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1A8E88" w14:textId="01F4C905" w:rsidR="003D74C3" w:rsidRDefault="003D74C3" w:rsidP="003D74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 w:rsidR="00BD1F80">
        <w:rPr>
          <w:b/>
          <w:noProof/>
          <w:sz w:val="24"/>
        </w:rPr>
        <w:t>5</w:t>
      </w:r>
      <w:r w:rsidR="009866CC">
        <w:rPr>
          <w:b/>
          <w:noProof/>
          <w:sz w:val="24"/>
        </w:rPr>
        <w:t>4-AH-e</w:t>
      </w:r>
      <w:r>
        <w:rPr>
          <w:b/>
          <w:bCs/>
          <w:sz w:val="24"/>
        </w:rPr>
        <w:t xml:space="preserve"> (e-meeting)</w:t>
      </w:r>
      <w:r>
        <w:rPr>
          <w:b/>
          <w:i/>
          <w:noProof/>
          <w:sz w:val="28"/>
        </w:rPr>
        <w:tab/>
      </w:r>
      <w:r w:rsidRPr="006A342F">
        <w:rPr>
          <w:b/>
          <w:noProof/>
          <w:sz w:val="24"/>
        </w:rPr>
        <w:t>S2-2</w:t>
      </w:r>
      <w:r w:rsidR="00C0324E">
        <w:rPr>
          <w:b/>
          <w:noProof/>
          <w:sz w:val="24"/>
        </w:rPr>
        <w:t>3</w:t>
      </w:r>
      <w:r w:rsidRPr="006A342F">
        <w:rPr>
          <w:b/>
          <w:noProof/>
          <w:sz w:val="24"/>
        </w:rPr>
        <w:t>0</w:t>
      </w:r>
      <w:r w:rsidR="00EC53D7">
        <w:rPr>
          <w:b/>
          <w:noProof/>
          <w:sz w:val="24"/>
        </w:rPr>
        <w:t>1181</w:t>
      </w:r>
    </w:p>
    <w:p w14:paraId="4CDAC050" w14:textId="70249588" w:rsidR="003D74C3" w:rsidRDefault="003D74C3" w:rsidP="003D74C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 xml:space="preserve">Elbonia, </w:t>
      </w:r>
      <w:r w:rsidR="00705E84">
        <w:rPr>
          <w:rFonts w:cs="Arial"/>
          <w:b/>
          <w:noProof/>
          <w:sz w:val="24"/>
          <w:szCs w:val="24"/>
        </w:rPr>
        <w:t>1</w:t>
      </w:r>
      <w:r w:rsidR="009866CC">
        <w:rPr>
          <w:rFonts w:cs="Arial"/>
          <w:b/>
          <w:noProof/>
          <w:sz w:val="24"/>
          <w:szCs w:val="24"/>
        </w:rPr>
        <w:t>6</w:t>
      </w:r>
      <w:r w:rsidR="009D2F9F">
        <w:rPr>
          <w:rFonts w:cs="Arial"/>
          <w:b/>
          <w:noProof/>
          <w:sz w:val="24"/>
          <w:szCs w:val="24"/>
        </w:rPr>
        <w:t xml:space="preserve"> – </w:t>
      </w:r>
      <w:r w:rsidR="009866CC">
        <w:rPr>
          <w:rFonts w:cs="Arial"/>
          <w:b/>
          <w:noProof/>
          <w:sz w:val="24"/>
          <w:szCs w:val="24"/>
        </w:rPr>
        <w:t>20</w:t>
      </w:r>
      <w:r w:rsidR="009D2F9F">
        <w:rPr>
          <w:rFonts w:cs="Arial"/>
          <w:b/>
          <w:noProof/>
          <w:sz w:val="24"/>
          <w:szCs w:val="24"/>
        </w:rPr>
        <w:t xml:space="preserve"> </w:t>
      </w:r>
      <w:r w:rsidR="009866CC">
        <w:rPr>
          <w:rFonts w:cs="Arial"/>
          <w:b/>
          <w:noProof/>
          <w:sz w:val="24"/>
          <w:szCs w:val="24"/>
        </w:rPr>
        <w:t>January</w:t>
      </w:r>
      <w:r>
        <w:rPr>
          <w:rFonts w:cs="Arial"/>
          <w:b/>
          <w:noProof/>
          <w:sz w:val="24"/>
          <w:szCs w:val="24"/>
        </w:rPr>
        <w:t>, 202</w:t>
      </w:r>
      <w:r w:rsidR="009866CC">
        <w:rPr>
          <w:rFonts w:cs="Arial"/>
          <w:b/>
          <w:noProof/>
          <w:sz w:val="24"/>
          <w:szCs w:val="24"/>
        </w:rPr>
        <w:t>3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="00AF1186">
        <w:rPr>
          <w:b/>
          <w:bCs/>
          <w:sz w:val="24"/>
        </w:rPr>
        <w:tab/>
      </w:r>
      <w:r w:rsidR="00BD1F80">
        <w:rPr>
          <w:b/>
          <w:bCs/>
          <w:sz w:val="24"/>
        </w:rPr>
        <w:tab/>
      </w:r>
      <w:r w:rsidR="00BD1F80">
        <w:rPr>
          <w:b/>
          <w:bCs/>
          <w:sz w:val="24"/>
        </w:rPr>
        <w:tab/>
      </w:r>
      <w:r w:rsidR="002F63BD">
        <w:rPr>
          <w:b/>
          <w:bCs/>
          <w:sz w:val="24"/>
        </w:rPr>
        <w:t xml:space="preserve"> </w:t>
      </w:r>
      <w:r w:rsidRPr="006E6820">
        <w:rPr>
          <w:b/>
          <w:noProof/>
          <w:color w:val="3333FF"/>
          <w:sz w:val="24"/>
        </w:rPr>
        <w:t xml:space="preserve">(revision of </w:t>
      </w:r>
      <w:r>
        <w:rPr>
          <w:b/>
          <w:noProof/>
          <w:color w:val="3333FF"/>
          <w:sz w:val="24"/>
        </w:rPr>
        <w:t>S2-</w:t>
      </w:r>
      <w:r w:rsidR="00705E84">
        <w:rPr>
          <w:b/>
          <w:noProof/>
          <w:color w:val="3333FF"/>
          <w:sz w:val="24"/>
        </w:rPr>
        <w:t>xxxxxxx</w:t>
      </w:r>
      <w:r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959A4B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87883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16EAA4" w:rsidR="001E41F3" w:rsidRPr="00410371" w:rsidRDefault="005F13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5972">
              <w:rPr>
                <w:b/>
                <w:noProof/>
                <w:sz w:val="28"/>
              </w:rPr>
              <w:t>23.50</w:t>
            </w:r>
            <w:r w:rsidR="003B4E9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E0BC13" w:rsidR="001E41F3" w:rsidRPr="00410371" w:rsidRDefault="00EC53D7" w:rsidP="00547111">
            <w:pPr>
              <w:pStyle w:val="CRCoverPage"/>
              <w:spacing w:after="0"/>
              <w:rPr>
                <w:noProof/>
              </w:rPr>
            </w:pPr>
            <w:r w:rsidRPr="00EC53D7">
              <w:rPr>
                <w:b/>
                <w:noProof/>
                <w:sz w:val="28"/>
              </w:rPr>
              <w:t>4082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627105" w:rsidR="001E41F3" w:rsidRPr="00410371" w:rsidRDefault="00705E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5A3519" w:rsidR="001E41F3" w:rsidRPr="00410371" w:rsidRDefault="005F13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F0E97">
              <w:rPr>
                <w:b/>
                <w:noProof/>
                <w:sz w:val="28"/>
              </w:rPr>
              <w:t>1</w:t>
            </w:r>
            <w:r w:rsidR="004854E8">
              <w:rPr>
                <w:b/>
                <w:noProof/>
                <w:sz w:val="28"/>
              </w:rPr>
              <w:t>8</w:t>
            </w:r>
            <w:r w:rsidR="00825972">
              <w:rPr>
                <w:b/>
                <w:noProof/>
                <w:sz w:val="28"/>
              </w:rPr>
              <w:t>.</w:t>
            </w:r>
            <w:r w:rsidR="004854E8">
              <w:rPr>
                <w:b/>
                <w:noProof/>
                <w:sz w:val="28"/>
              </w:rPr>
              <w:t>0</w:t>
            </w:r>
            <w:r w:rsidR="001F3D2C">
              <w:rPr>
                <w:b/>
                <w:noProof/>
                <w:sz w:val="28"/>
              </w:rPr>
              <w:t>.</w:t>
            </w:r>
            <w:r w:rsidR="00F2008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84CEB2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5FADC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F31C0F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1" w:name="_GoBack"/>
            <w:bookmarkEnd w:id="1"/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8C731D" w:rsidR="001E41F3" w:rsidRPr="009945E6" w:rsidRDefault="009945E6" w:rsidP="008F30E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upport of PDU Set based QoS handling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B9E67B" w:rsidR="001E41F3" w:rsidRDefault="005F137B" w:rsidP="00F769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76972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5F137B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F496B9" w:rsidR="001E41F3" w:rsidRDefault="008F30EF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51ECFE" w:rsidR="001E41F3" w:rsidRDefault="005F1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846A1" w:rsidRPr="00511B78">
              <w:rPr>
                <w:noProof/>
              </w:rPr>
              <w:t>202</w:t>
            </w:r>
            <w:r w:rsidR="008E185C">
              <w:rPr>
                <w:noProof/>
              </w:rPr>
              <w:t>3</w:t>
            </w:r>
            <w:r w:rsidR="008846A1" w:rsidRPr="00511B78">
              <w:rPr>
                <w:noProof/>
              </w:rPr>
              <w:t>-</w:t>
            </w:r>
            <w:r w:rsidR="00F2008A">
              <w:rPr>
                <w:noProof/>
              </w:rPr>
              <w:t>0</w:t>
            </w:r>
            <w:r w:rsidR="008E185C">
              <w:rPr>
                <w:noProof/>
              </w:rPr>
              <w:t>1</w:t>
            </w:r>
            <w:r w:rsidR="000B354E">
              <w:rPr>
                <w:noProof/>
              </w:rPr>
              <w:t>-</w:t>
            </w:r>
            <w:r w:rsidR="008E185C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A42EC9" w:rsidR="001E41F3" w:rsidRDefault="008F30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E45E73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A33A5B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26C3E9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87883">
              <w:rPr>
                <w:i/>
                <w:noProof/>
                <w:sz w:val="18"/>
              </w:rPr>
              <w:t>Rel-16</w:t>
            </w:r>
            <w:r w:rsidR="00E87883">
              <w:rPr>
                <w:i/>
                <w:noProof/>
                <w:sz w:val="18"/>
              </w:rPr>
              <w:tab/>
              <w:t>(Release 16)</w:t>
            </w:r>
            <w:r w:rsidR="00E87883">
              <w:rPr>
                <w:i/>
                <w:noProof/>
                <w:sz w:val="18"/>
              </w:rPr>
              <w:br/>
              <w:t>Rel-17</w:t>
            </w:r>
            <w:r w:rsidR="00E87883">
              <w:rPr>
                <w:i/>
                <w:noProof/>
                <w:sz w:val="18"/>
              </w:rPr>
              <w:tab/>
              <w:t>(Release 17)</w:t>
            </w:r>
            <w:r w:rsidR="00E87883">
              <w:rPr>
                <w:i/>
                <w:noProof/>
                <w:sz w:val="18"/>
              </w:rPr>
              <w:br/>
              <w:t>Rel-18</w:t>
            </w:r>
            <w:r w:rsidR="00E87883">
              <w:rPr>
                <w:i/>
                <w:noProof/>
                <w:sz w:val="18"/>
              </w:rPr>
              <w:tab/>
              <w:t>(Release 18)</w:t>
            </w:r>
            <w:r w:rsidR="00E87883">
              <w:rPr>
                <w:i/>
                <w:noProof/>
                <w:sz w:val="18"/>
              </w:rPr>
              <w:br/>
              <w:t>Rel-19</w:t>
            </w:r>
            <w:r w:rsidR="00E8788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96FCA9" w:rsidR="0019095C" w:rsidRPr="00652FD8" w:rsidRDefault="00BC5DFB" w:rsidP="00BC5DFB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As concluded in TR 23.700-60, </w:t>
            </w:r>
            <w:r>
              <w:rPr>
                <w:rFonts w:hint="eastAsia"/>
                <w:noProof/>
                <w:lang w:eastAsia="zh-CN"/>
              </w:rPr>
              <w:t>PDU</w:t>
            </w:r>
            <w:r>
              <w:rPr>
                <w:noProof/>
                <w:lang w:eastAsia="zh-CN"/>
              </w:rPr>
              <w:t xml:space="preserve"> Set based QoS handling </w:t>
            </w:r>
            <w:r>
              <w:rPr>
                <w:rFonts w:hint="eastAsia"/>
                <w:noProof/>
                <w:lang w:eastAsia="zh-CN"/>
              </w:rPr>
              <w:t>wa</w:t>
            </w:r>
            <w:r>
              <w:rPr>
                <w:noProof/>
                <w:lang w:eastAsia="zh-CN"/>
              </w:rPr>
              <w:t>s agreed for XR traffic.</w:t>
            </w:r>
          </w:p>
        </w:tc>
      </w:tr>
      <w:tr w:rsidR="000450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506A" w:rsidRP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BF28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FA7F6B" w:rsidR="003D6265" w:rsidRPr="00BF2816" w:rsidRDefault="00BC5DFB" w:rsidP="00BC5DFB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>
              <w:rPr>
                <w:noProof/>
                <w:lang w:eastAsia="zh-CN"/>
              </w:rPr>
              <w:t xml:space="preserve">support of PDU Set based QoS handling </w:t>
            </w:r>
            <w:r>
              <w:rPr>
                <w:noProof/>
              </w:rPr>
              <w:t>for SMF and UPF.</w:t>
            </w:r>
          </w:p>
        </w:tc>
      </w:tr>
      <w:tr w:rsidR="0004506A" w:rsidRPr="00BF281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506A" w:rsidRPr="00BF2816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506A" w:rsidRPr="00BF2816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0409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105F9D" w:rsidR="000A24F5" w:rsidRPr="003E30AE" w:rsidRDefault="00BC5DFB" w:rsidP="000D43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>PDU</w:t>
            </w:r>
            <w:r>
              <w:rPr>
                <w:noProof/>
                <w:lang w:eastAsia="zh-CN"/>
              </w:rPr>
              <w:t xml:space="preserve"> Set based QoS handling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not supported</w:t>
            </w:r>
          </w:p>
        </w:tc>
      </w:tr>
      <w:tr w:rsidR="0004506A" w:rsidRPr="0004096B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Pr="003E30AE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Pr="003E30AE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67D9C0" w:rsidR="0004506A" w:rsidRDefault="00BC5DFB" w:rsidP="00357DE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.2.2,6.2.3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4D8969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305F7" w:rsidR="0004506A" w:rsidRDefault="00DE1F8E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F59D340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4CD367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5BF82D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DFAEF64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009DD883" w:rsidR="00551371" w:rsidRDefault="00551371" w:rsidP="00551371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>****************** START CHANGE ***************</w:t>
      </w:r>
    </w:p>
    <w:p w14:paraId="3BD32DAD" w14:textId="77777777" w:rsidR="009945E6" w:rsidRPr="001B7C50" w:rsidRDefault="009945E6" w:rsidP="009945E6">
      <w:pPr>
        <w:pStyle w:val="30"/>
      </w:pPr>
      <w:bookmarkStart w:id="2" w:name="_Toc122440778"/>
      <w:bookmarkStart w:id="3" w:name="_Toc114665525"/>
      <w:r w:rsidRPr="001B7C50">
        <w:t>6.2.2</w:t>
      </w:r>
      <w:r w:rsidRPr="001B7C50">
        <w:tab/>
        <w:t>SMF</w:t>
      </w:r>
      <w:bookmarkEnd w:id="2"/>
    </w:p>
    <w:p w14:paraId="2F8C2947" w14:textId="77777777" w:rsidR="009945E6" w:rsidRPr="001B7C50" w:rsidRDefault="009945E6" w:rsidP="009945E6">
      <w:r w:rsidRPr="001B7C50">
        <w:t>The Session Management function (SMF) includes the following functionality. Some or all of the SMF functionalities may be supported in a single instance of a SMF:</w:t>
      </w:r>
    </w:p>
    <w:p w14:paraId="2F18640F" w14:textId="77777777" w:rsidR="009945E6" w:rsidRPr="001B7C50" w:rsidRDefault="009945E6" w:rsidP="009945E6">
      <w:pPr>
        <w:pStyle w:val="B1"/>
      </w:pPr>
      <w:r w:rsidRPr="001B7C50">
        <w:t>-</w:t>
      </w:r>
      <w:r w:rsidRPr="001B7C50">
        <w:tab/>
        <w:t xml:space="preserve">Session Management </w:t>
      </w:r>
      <w:r w:rsidRPr="001B7C50">
        <w:rPr>
          <w:lang w:eastAsia="zh-CN"/>
        </w:rPr>
        <w:t>e.g. Session Establishment, modify and release, including tunnel maintain between UPF and AN node</w:t>
      </w:r>
      <w:r w:rsidRPr="001B7C50">
        <w:t>.</w:t>
      </w:r>
    </w:p>
    <w:p w14:paraId="55C35011" w14:textId="77777777" w:rsidR="009945E6" w:rsidRPr="001B7C50" w:rsidRDefault="009945E6" w:rsidP="009945E6">
      <w:pPr>
        <w:pStyle w:val="B1"/>
      </w:pPr>
      <w:r w:rsidRPr="001B7C50">
        <w:t>-</w:t>
      </w:r>
      <w:r w:rsidRPr="001B7C50">
        <w:tab/>
        <w:t>UE IP address allocation &amp; management (including optional Authorization). The UE IP address may be received from a UPF or from an external data network.</w:t>
      </w:r>
    </w:p>
    <w:p w14:paraId="40E373FE" w14:textId="77777777" w:rsidR="009945E6" w:rsidRPr="001B7C50" w:rsidRDefault="009945E6" w:rsidP="009945E6">
      <w:pPr>
        <w:pStyle w:val="B1"/>
      </w:pPr>
      <w:r w:rsidRPr="001B7C50">
        <w:t>-</w:t>
      </w:r>
      <w:r w:rsidRPr="001B7C50">
        <w:tab/>
        <w:t>DHCPv4 (server and client) and DHCPv6 (server and client) functions.</w:t>
      </w:r>
    </w:p>
    <w:p w14:paraId="70E5AC9D" w14:textId="77777777" w:rsidR="009945E6" w:rsidRPr="001B7C50" w:rsidRDefault="009945E6" w:rsidP="009945E6">
      <w:pPr>
        <w:pStyle w:val="B1"/>
      </w:pPr>
      <w:r w:rsidRPr="001B7C50">
        <w:t>-</w:t>
      </w:r>
      <w:r w:rsidRPr="001B7C50">
        <w:tab/>
        <w:t>Functionality to respond to Address Resolution Protocol (</w:t>
      </w:r>
      <w:r w:rsidRPr="001B7C50">
        <w:rPr>
          <w:lang w:eastAsia="zh-CN"/>
        </w:rPr>
        <w:t>ARP) requests and / or IPv6 Neighbour Solicitation requests based on local cache information for the Ethernet PDUs. The SMF responds to the ARP and / or the IPv6 Neighbour Solicitation Request by providing the MAC address corresponding to the IP address sent in the request.</w:t>
      </w:r>
    </w:p>
    <w:p w14:paraId="361BFEF8" w14:textId="77777777" w:rsidR="009945E6" w:rsidRPr="001B7C50" w:rsidRDefault="009945E6" w:rsidP="009945E6">
      <w:pPr>
        <w:pStyle w:val="B1"/>
      </w:pPr>
      <w:r w:rsidRPr="001B7C50">
        <w:t>-</w:t>
      </w:r>
      <w:r w:rsidRPr="001B7C50">
        <w:tab/>
        <w:t>Selection and control of UP function, including controlling the UPF to proxy ARP or IPv6 Neighbour Discovery, or to forward all ARP/IPv6 Neighbour Solicitation traffic to the SMF, for Ethernet PDU Sessions.</w:t>
      </w:r>
    </w:p>
    <w:p w14:paraId="6B11345A" w14:textId="77777777" w:rsidR="009945E6" w:rsidRPr="001B7C50" w:rsidRDefault="009945E6" w:rsidP="009945E6">
      <w:pPr>
        <w:pStyle w:val="B1"/>
      </w:pPr>
      <w:r w:rsidRPr="001B7C50">
        <w:t>-</w:t>
      </w:r>
      <w:r w:rsidRPr="001B7C50">
        <w:tab/>
        <w:t>Configures traffic steering at UPF to route traffic to proper destination.</w:t>
      </w:r>
    </w:p>
    <w:p w14:paraId="0E124CBF" w14:textId="77777777" w:rsidR="009945E6" w:rsidRPr="001B7C50" w:rsidRDefault="009945E6" w:rsidP="009945E6">
      <w:pPr>
        <w:pStyle w:val="B1"/>
      </w:pPr>
      <w:r w:rsidRPr="001B7C50">
        <w:t>-</w:t>
      </w:r>
      <w:r w:rsidRPr="001B7C50">
        <w:tab/>
        <w:t>5G VN group management, e.g. maintain the topology of the involved PSA UPFs, establish and release the N19 tunnels between PSA UPFs, configure traffic forwarding at UPF to apply local switching, N6-based forwarding or N19-based forwarding.</w:t>
      </w:r>
    </w:p>
    <w:p w14:paraId="6F16EC2A" w14:textId="77777777" w:rsidR="009945E6" w:rsidRPr="001B7C50" w:rsidRDefault="009945E6" w:rsidP="009945E6">
      <w:pPr>
        <w:pStyle w:val="B1"/>
      </w:pPr>
      <w:r w:rsidRPr="001B7C50">
        <w:t>-</w:t>
      </w:r>
      <w:r w:rsidRPr="001B7C50">
        <w:tab/>
        <w:t>Termination of interfaces towards Policy control functions.</w:t>
      </w:r>
    </w:p>
    <w:p w14:paraId="5D6EEA9C" w14:textId="77777777" w:rsidR="009945E6" w:rsidRPr="001B7C50" w:rsidRDefault="009945E6" w:rsidP="009945E6">
      <w:pPr>
        <w:pStyle w:val="B1"/>
      </w:pPr>
      <w:r w:rsidRPr="001B7C50">
        <w:t>-</w:t>
      </w:r>
      <w:r w:rsidRPr="001B7C50">
        <w:tab/>
        <w:t>Lawful intercept (for SM events and interface to LI System).</w:t>
      </w:r>
    </w:p>
    <w:p w14:paraId="032B5D7C" w14:textId="77777777" w:rsidR="009945E6" w:rsidRPr="001B7C50" w:rsidRDefault="009945E6" w:rsidP="009945E6">
      <w:pPr>
        <w:pStyle w:val="B1"/>
      </w:pPr>
      <w:r w:rsidRPr="001B7C50">
        <w:t>-</w:t>
      </w:r>
      <w:r w:rsidRPr="001B7C50">
        <w:tab/>
        <w:t>Support for charging.</w:t>
      </w:r>
    </w:p>
    <w:p w14:paraId="31AE065C" w14:textId="77777777" w:rsidR="009945E6" w:rsidRPr="001B7C50" w:rsidRDefault="009945E6" w:rsidP="009945E6">
      <w:pPr>
        <w:pStyle w:val="B1"/>
      </w:pPr>
      <w:r w:rsidRPr="001B7C50">
        <w:t>-</w:t>
      </w:r>
      <w:r w:rsidRPr="001B7C50">
        <w:tab/>
        <w:t>Control and coordination of charging data collection at UPF.</w:t>
      </w:r>
    </w:p>
    <w:p w14:paraId="7C36C69F" w14:textId="77777777" w:rsidR="009945E6" w:rsidRPr="001B7C50" w:rsidRDefault="009945E6" w:rsidP="009945E6">
      <w:pPr>
        <w:pStyle w:val="B1"/>
      </w:pPr>
      <w:r w:rsidRPr="001B7C50">
        <w:t>-</w:t>
      </w:r>
      <w:r w:rsidRPr="001B7C50">
        <w:tab/>
        <w:t>Termination of SM parts of NAS messages.</w:t>
      </w:r>
    </w:p>
    <w:p w14:paraId="5C6EB261" w14:textId="77777777" w:rsidR="009945E6" w:rsidRPr="001B7C50" w:rsidRDefault="009945E6" w:rsidP="009945E6">
      <w:pPr>
        <w:pStyle w:val="B1"/>
      </w:pPr>
      <w:r w:rsidRPr="001B7C50">
        <w:t>-</w:t>
      </w:r>
      <w:r w:rsidRPr="001B7C50">
        <w:tab/>
        <w:t>Downlink Data Notification.</w:t>
      </w:r>
    </w:p>
    <w:p w14:paraId="1DBE0D61" w14:textId="77777777" w:rsidR="009945E6" w:rsidRPr="001B7C50" w:rsidRDefault="009945E6" w:rsidP="009945E6">
      <w:pPr>
        <w:pStyle w:val="B1"/>
      </w:pPr>
      <w:r w:rsidRPr="001B7C50">
        <w:t>-</w:t>
      </w:r>
      <w:r w:rsidRPr="001B7C50">
        <w:tab/>
        <w:t>Initiator of AN specific SM information, sent via AMF over N2 to AN.</w:t>
      </w:r>
    </w:p>
    <w:p w14:paraId="1F14096C" w14:textId="77777777" w:rsidR="009945E6" w:rsidRPr="001B7C50" w:rsidRDefault="009945E6" w:rsidP="009945E6">
      <w:pPr>
        <w:pStyle w:val="B1"/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 xml:space="preserve">Determine </w:t>
      </w:r>
      <w:r w:rsidRPr="001B7C50">
        <w:t>SSC</w:t>
      </w:r>
      <w:r w:rsidRPr="001B7C50">
        <w:rPr>
          <w:rFonts w:eastAsia="MS Mincho"/>
        </w:rPr>
        <w:t xml:space="preserve"> mode of a session.</w:t>
      </w:r>
    </w:p>
    <w:p w14:paraId="5EBA3D23" w14:textId="77777777" w:rsidR="009945E6" w:rsidRPr="001B7C50" w:rsidRDefault="009945E6" w:rsidP="009945E6">
      <w:pPr>
        <w:pStyle w:val="B1"/>
      </w:pPr>
      <w:r w:rsidRPr="001B7C50">
        <w:t>-</w:t>
      </w:r>
      <w:r w:rsidRPr="001B7C50">
        <w:tab/>
        <w:t>Support for Control Plane CIoT 5GS Optimisation.</w:t>
      </w:r>
    </w:p>
    <w:p w14:paraId="29C85DCE" w14:textId="77777777" w:rsidR="009945E6" w:rsidRPr="001B7C50" w:rsidRDefault="009945E6" w:rsidP="009945E6">
      <w:pPr>
        <w:pStyle w:val="B1"/>
      </w:pPr>
      <w:r w:rsidRPr="001B7C50">
        <w:t>-</w:t>
      </w:r>
      <w:r w:rsidRPr="001B7C50">
        <w:tab/>
        <w:t>Support of header compression.</w:t>
      </w:r>
    </w:p>
    <w:p w14:paraId="06C36581" w14:textId="77777777" w:rsidR="009945E6" w:rsidRPr="001B7C50" w:rsidRDefault="009945E6" w:rsidP="009945E6">
      <w:pPr>
        <w:pStyle w:val="B1"/>
      </w:pPr>
      <w:r w:rsidRPr="001B7C50">
        <w:t>-</w:t>
      </w:r>
      <w:r w:rsidRPr="001B7C50">
        <w:tab/>
        <w:t>Act as I-SMF in deployments where I-SMF can be inserted, removed and relocated.</w:t>
      </w:r>
    </w:p>
    <w:p w14:paraId="1119CC26" w14:textId="77777777" w:rsidR="009945E6" w:rsidRPr="001B7C50" w:rsidRDefault="009945E6" w:rsidP="009945E6">
      <w:pPr>
        <w:pStyle w:val="B1"/>
      </w:pPr>
      <w:r w:rsidRPr="001B7C50">
        <w:t>-</w:t>
      </w:r>
      <w:r w:rsidRPr="001B7C50">
        <w:tab/>
        <w:t>Provisioning of external parameters (Expected UE Behaviour parameters or Network Configuration parameters).</w:t>
      </w:r>
    </w:p>
    <w:p w14:paraId="25B98FD2" w14:textId="77777777" w:rsidR="009945E6" w:rsidRPr="001B7C50" w:rsidRDefault="009945E6" w:rsidP="009945E6">
      <w:pPr>
        <w:pStyle w:val="B1"/>
      </w:pPr>
      <w:r w:rsidRPr="001B7C50">
        <w:t>-</w:t>
      </w:r>
      <w:r w:rsidRPr="001B7C50">
        <w:tab/>
        <w:t>Support P-CSCF discovery for IMS services.</w:t>
      </w:r>
    </w:p>
    <w:p w14:paraId="5ACF1FBD" w14:textId="77777777" w:rsidR="009945E6" w:rsidRPr="001B7C50" w:rsidRDefault="009945E6" w:rsidP="009945E6">
      <w:pPr>
        <w:pStyle w:val="B1"/>
      </w:pPr>
      <w:r w:rsidRPr="001B7C50">
        <w:t>-</w:t>
      </w:r>
      <w:r w:rsidRPr="001B7C50">
        <w:tab/>
        <w:t>Act as V-SMF with following roaming functionalities:</w:t>
      </w:r>
    </w:p>
    <w:p w14:paraId="57017531" w14:textId="77777777" w:rsidR="009945E6" w:rsidRPr="001B7C50" w:rsidRDefault="009945E6" w:rsidP="009945E6">
      <w:pPr>
        <w:pStyle w:val="B2"/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</w:r>
      <w:r w:rsidRPr="001B7C50">
        <w:t>Handle local enforcement to apply QoS SLAs (VPLMN).</w:t>
      </w:r>
    </w:p>
    <w:p w14:paraId="6DF9C957" w14:textId="77777777" w:rsidR="009945E6" w:rsidRPr="001B7C50" w:rsidRDefault="009945E6" w:rsidP="009945E6">
      <w:pPr>
        <w:pStyle w:val="B2"/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</w:r>
      <w:r w:rsidRPr="001B7C50">
        <w:t>Charging (VPLMN).</w:t>
      </w:r>
    </w:p>
    <w:p w14:paraId="22AE0811" w14:textId="77777777" w:rsidR="009945E6" w:rsidRPr="001B7C50" w:rsidRDefault="009945E6" w:rsidP="009945E6">
      <w:pPr>
        <w:pStyle w:val="B2"/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</w:r>
      <w:r w:rsidRPr="001B7C50">
        <w:t>Lawful intercept (in VPLMN for SM events and interface to LI System).</w:t>
      </w:r>
    </w:p>
    <w:p w14:paraId="09783897" w14:textId="77777777" w:rsidR="009945E6" w:rsidRPr="001B7C50" w:rsidRDefault="009945E6" w:rsidP="009945E6">
      <w:pPr>
        <w:pStyle w:val="B1"/>
      </w:pPr>
      <w:r w:rsidRPr="001B7C50">
        <w:t>-</w:t>
      </w:r>
      <w:r w:rsidRPr="001B7C50">
        <w:tab/>
        <w:t>Support for interaction with external DN for transport of signalling for PDU Session authentication/authorization by external DN.</w:t>
      </w:r>
    </w:p>
    <w:p w14:paraId="641FA61C" w14:textId="77777777" w:rsidR="009945E6" w:rsidRDefault="009945E6" w:rsidP="009945E6">
      <w:pPr>
        <w:pStyle w:val="B1"/>
        <w:rPr>
          <w:ins w:id="4" w:author="ZTE4" w:date="2023-01-09T22:46:00Z"/>
        </w:rPr>
      </w:pPr>
      <w:r w:rsidRPr="001B7C50">
        <w:t>-</w:t>
      </w:r>
      <w:r w:rsidRPr="001B7C50">
        <w:tab/>
        <w:t>Instructs UPF and NG-RAN to perform redundant transmission on N3/N9 interfaces.</w:t>
      </w:r>
    </w:p>
    <w:p w14:paraId="0EE2C722" w14:textId="3F7DCC22" w:rsidR="009945E6" w:rsidRPr="001B7C50" w:rsidRDefault="009945E6" w:rsidP="009945E6">
      <w:pPr>
        <w:pStyle w:val="B1"/>
        <w:rPr>
          <w:lang w:eastAsia="zh-CN"/>
        </w:rPr>
      </w:pPr>
      <w:ins w:id="5" w:author="ZTE4" w:date="2023-01-09T22:46:00Z">
        <w:r>
          <w:lastRenderedPageBreak/>
          <w:t>-</w:t>
        </w:r>
        <w:r>
          <w:tab/>
          <w:t xml:space="preserve">Support </w:t>
        </w:r>
      </w:ins>
      <w:ins w:id="6" w:author="ZTE4" w:date="2023-01-09T23:08:00Z">
        <w:r w:rsidR="00BC5DFB">
          <w:t>of</w:t>
        </w:r>
      </w:ins>
      <w:ins w:id="7" w:author="ZTE4" w:date="2023-01-09T22:46:00Z">
        <w:r>
          <w:t xml:space="preserve"> PDU Set </w:t>
        </w:r>
      </w:ins>
      <w:ins w:id="8" w:author="ZTE4" w:date="2023-01-09T22:50:00Z">
        <w:r>
          <w:rPr>
            <w:rFonts w:hint="eastAsia"/>
            <w:lang w:eastAsia="zh-CN"/>
          </w:rPr>
          <w:t>bas</w:t>
        </w:r>
        <w:r>
          <w:rPr>
            <w:lang w:eastAsia="zh-CN"/>
          </w:rPr>
          <w:t xml:space="preserve">ed </w:t>
        </w:r>
      </w:ins>
      <w:ins w:id="9" w:author="ZTE4" w:date="2023-01-09T22:46:00Z">
        <w:r>
          <w:t>QoS handling</w:t>
        </w:r>
      </w:ins>
      <w:ins w:id="10" w:author="ZTE4" w:date="2023-01-09T22:50:00Z">
        <w:r>
          <w:t xml:space="preserve"> as described in clause</w:t>
        </w:r>
        <w:r w:rsidRPr="001B7C50">
          <w:rPr>
            <w:lang w:eastAsia="ko-KR"/>
          </w:rPr>
          <w:t> </w:t>
        </w:r>
        <w:r>
          <w:t>5.37.X</w:t>
        </w:r>
        <w:r>
          <w:rPr>
            <w:rFonts w:hint="eastAsia"/>
            <w:lang w:eastAsia="zh-CN"/>
          </w:rPr>
          <w:t>.</w:t>
        </w:r>
      </w:ins>
    </w:p>
    <w:p w14:paraId="2D347549" w14:textId="77777777" w:rsidR="009945E6" w:rsidRPr="001B7C50" w:rsidRDefault="009945E6" w:rsidP="009945E6">
      <w:pPr>
        <w:pStyle w:val="NO"/>
        <w:rPr>
          <w:iCs/>
        </w:rPr>
      </w:pPr>
      <w:r w:rsidRPr="001B7C50">
        <w:rPr>
          <w:iCs/>
        </w:rPr>
        <w:t>NOTE:</w:t>
      </w:r>
      <w:r w:rsidRPr="001B7C50">
        <w:rPr>
          <w:iCs/>
        </w:rPr>
        <w:tab/>
        <w:t>Not all of the functionalities are required to be supported in an instance of a Network Slice.</w:t>
      </w:r>
    </w:p>
    <w:p w14:paraId="508447B0" w14:textId="77777777" w:rsidR="009945E6" w:rsidRPr="001B7C50" w:rsidRDefault="009945E6" w:rsidP="009945E6">
      <w:pPr>
        <w:rPr>
          <w:iCs/>
        </w:rPr>
      </w:pPr>
      <w:r w:rsidRPr="001B7C50">
        <w:t>In addition to the functionalities of the SMF described above, the SMF may include</w:t>
      </w:r>
      <w:r w:rsidRPr="001B7C50">
        <w:rPr>
          <w:lang w:eastAsia="zh-CN"/>
        </w:rPr>
        <w:t xml:space="preserve"> policy related</w:t>
      </w:r>
      <w:r w:rsidRPr="001B7C50">
        <w:t xml:space="preserve"> functionalit</w:t>
      </w:r>
      <w:r w:rsidRPr="001B7C50">
        <w:rPr>
          <w:lang w:eastAsia="zh-CN"/>
        </w:rPr>
        <w:t>ies</w:t>
      </w:r>
      <w:r w:rsidRPr="001B7C50">
        <w:t xml:space="preserve"> </w:t>
      </w:r>
      <w:r w:rsidRPr="001B7C50">
        <w:rPr>
          <w:lang w:eastAsia="zh-CN"/>
        </w:rPr>
        <w:t xml:space="preserve">as described in </w:t>
      </w:r>
      <w:r w:rsidRPr="001B7C50">
        <w:rPr>
          <w:lang w:eastAsia="ko-KR"/>
        </w:rPr>
        <w:t>clause </w:t>
      </w:r>
      <w:r w:rsidRPr="001B7C50">
        <w:rPr>
          <w:lang w:eastAsia="zh-CN"/>
        </w:rPr>
        <w:t>6.2.2 of TS</w:t>
      </w:r>
      <w:r>
        <w:rPr>
          <w:lang w:eastAsia="zh-CN"/>
        </w:rPr>
        <w:t> </w:t>
      </w:r>
      <w:r w:rsidRPr="001B7C50">
        <w:rPr>
          <w:lang w:eastAsia="zh-CN"/>
        </w:rPr>
        <w:t>23.503</w:t>
      </w:r>
      <w:r>
        <w:rPr>
          <w:lang w:eastAsia="zh-CN"/>
        </w:rPr>
        <w:t> </w:t>
      </w:r>
      <w:r w:rsidRPr="001B7C50">
        <w:rPr>
          <w:lang w:eastAsia="zh-CN"/>
        </w:rPr>
        <w:t>[45].</w:t>
      </w:r>
    </w:p>
    <w:p w14:paraId="7DBF006D" w14:textId="77777777" w:rsidR="009945E6" w:rsidRPr="001B7C50" w:rsidRDefault="009945E6" w:rsidP="009945E6">
      <w:r w:rsidRPr="001B7C50">
        <w:t>In addition to the functionality of the SMF described above, the SMF may include the following functionality to support monitoring in roaming scenarios:</w:t>
      </w:r>
    </w:p>
    <w:p w14:paraId="23805F78" w14:textId="77777777" w:rsidR="009945E6" w:rsidRPr="001B7C50" w:rsidRDefault="009945E6" w:rsidP="009945E6">
      <w:pPr>
        <w:pStyle w:val="B1"/>
      </w:pPr>
      <w:r w:rsidRPr="001B7C50">
        <w:t>-</w:t>
      </w:r>
      <w:r w:rsidRPr="001B7C50">
        <w:tab/>
        <w:t>Normalization of reports according to roaming agreements between VPLMN and HPLMN; and</w:t>
      </w:r>
    </w:p>
    <w:p w14:paraId="0EDB3A77" w14:textId="77777777" w:rsidR="009945E6" w:rsidRPr="001B7C50" w:rsidRDefault="009945E6" w:rsidP="009945E6">
      <w:pPr>
        <w:pStyle w:val="B1"/>
      </w:pPr>
      <w:r w:rsidRPr="001B7C50">
        <w:t>-</w:t>
      </w:r>
      <w:r w:rsidRPr="001B7C50">
        <w:tab/>
        <w:t>Generation of charging information for Monitoring Event Reports that are sent to the HPLMN.</w:t>
      </w:r>
    </w:p>
    <w:p w14:paraId="0B5E9FBB" w14:textId="77777777" w:rsidR="009945E6" w:rsidRPr="001B7C50" w:rsidRDefault="009945E6" w:rsidP="009945E6">
      <w:r w:rsidRPr="001B7C50">
        <w:t>The SMF may also include following functionalities to support Edge Computing enhancements (further defined in TS</w:t>
      </w:r>
      <w:r>
        <w:t> </w:t>
      </w:r>
      <w:r w:rsidRPr="001B7C50">
        <w:t>23.548</w:t>
      </w:r>
      <w:r>
        <w:t> </w:t>
      </w:r>
      <w:r w:rsidRPr="001B7C50">
        <w:t>[130]):</w:t>
      </w:r>
    </w:p>
    <w:p w14:paraId="48227AC3" w14:textId="77777777" w:rsidR="009945E6" w:rsidRPr="001B7C50" w:rsidRDefault="009945E6" w:rsidP="009945E6">
      <w:pPr>
        <w:pStyle w:val="B1"/>
      </w:pPr>
      <w:r w:rsidRPr="001B7C50">
        <w:t>-</w:t>
      </w:r>
      <w:r w:rsidRPr="001B7C50">
        <w:tab/>
        <w:t>Selection of EASDF and provision of its address to the UE as the DNS Server for the PDU session;</w:t>
      </w:r>
    </w:p>
    <w:p w14:paraId="6DCC5CA9" w14:textId="77777777" w:rsidR="009945E6" w:rsidRPr="001B7C50" w:rsidRDefault="009945E6" w:rsidP="009945E6">
      <w:pPr>
        <w:pStyle w:val="B1"/>
      </w:pPr>
      <w:r w:rsidRPr="001B7C50">
        <w:t>-</w:t>
      </w:r>
      <w:r w:rsidRPr="001B7C50">
        <w:tab/>
        <w:t>Usage of EASDF services as defined in TS</w:t>
      </w:r>
      <w:r>
        <w:t> </w:t>
      </w:r>
      <w:r w:rsidRPr="001B7C50">
        <w:t>23.548</w:t>
      </w:r>
      <w:r>
        <w:t> </w:t>
      </w:r>
      <w:r w:rsidRPr="001B7C50">
        <w:t>[130];</w:t>
      </w:r>
    </w:p>
    <w:p w14:paraId="540BA6B8" w14:textId="77777777" w:rsidR="009945E6" w:rsidRPr="001B7C50" w:rsidRDefault="009945E6" w:rsidP="009945E6">
      <w:pPr>
        <w:pStyle w:val="B1"/>
      </w:pPr>
      <w:r w:rsidRPr="001B7C50">
        <w:t>-</w:t>
      </w:r>
      <w:r w:rsidRPr="001B7C50">
        <w:tab/>
        <w:t>For supporting the Application Layer Architecture defined in TS</w:t>
      </w:r>
      <w:r>
        <w:t> </w:t>
      </w:r>
      <w:r w:rsidRPr="001B7C50">
        <w:t>23.558</w:t>
      </w:r>
      <w:r>
        <w:t> </w:t>
      </w:r>
      <w:r w:rsidRPr="001B7C50">
        <w:t>[134]: Provision and updates of ECS Address Configuration Information to the UE.</w:t>
      </w:r>
    </w:p>
    <w:p w14:paraId="5E07CD43" w14:textId="77777777" w:rsidR="009945E6" w:rsidRPr="001B7C50" w:rsidRDefault="009945E6" w:rsidP="009945E6">
      <w:r w:rsidRPr="001B7C50">
        <w:t>The SMF and SMF+ PGW-C may also include following functionalities to support Network Slice Admission Control:</w:t>
      </w:r>
    </w:p>
    <w:p w14:paraId="6C5A7D2C" w14:textId="77777777" w:rsidR="009945E6" w:rsidRPr="001B7C50" w:rsidRDefault="009945E6" w:rsidP="009945E6">
      <w:pPr>
        <w:pStyle w:val="B1"/>
      </w:pPr>
      <w:r w:rsidRPr="001B7C50">
        <w:t>-</w:t>
      </w:r>
      <w:r w:rsidRPr="001B7C50">
        <w:tab/>
        <w:t>Support of NSAC for maximum number of PDU sessions as defined in clauses 5.15.11.2, 5.15.11.3 and 5.15.11.5.</w:t>
      </w:r>
    </w:p>
    <w:p w14:paraId="6680E829" w14:textId="77777777" w:rsidR="009945E6" w:rsidRPr="001B7C50" w:rsidRDefault="009945E6" w:rsidP="009945E6">
      <w:pPr>
        <w:pStyle w:val="B1"/>
      </w:pPr>
      <w:r w:rsidRPr="001B7C50">
        <w:t>-</w:t>
      </w:r>
      <w:r w:rsidRPr="001B7C50">
        <w:tab/>
        <w:t>Support of NSAC for maximum number of UEs as defined in clauses 5.15.11.3 and 5.15.11.5.</w:t>
      </w:r>
    </w:p>
    <w:p w14:paraId="30DDBF12" w14:textId="77777777" w:rsidR="009945E6" w:rsidRPr="001B7C50" w:rsidRDefault="009945E6" w:rsidP="009945E6">
      <w:pPr>
        <w:pStyle w:val="30"/>
      </w:pPr>
      <w:bookmarkStart w:id="11" w:name="_Toc122440779"/>
      <w:r w:rsidRPr="001B7C50">
        <w:t>6.2.3</w:t>
      </w:r>
      <w:r w:rsidRPr="001B7C50">
        <w:tab/>
        <w:t>UPF</w:t>
      </w:r>
      <w:bookmarkEnd w:id="11"/>
    </w:p>
    <w:p w14:paraId="45F7E796" w14:textId="77777777" w:rsidR="009945E6" w:rsidRPr="001B7C50" w:rsidRDefault="009945E6" w:rsidP="009945E6">
      <w:r w:rsidRPr="001B7C50">
        <w:t>The User plane function (UPF) includes the following functionality. Some or all of the UPF functionalities may be supported in a single instance of a UPF:</w:t>
      </w:r>
    </w:p>
    <w:p w14:paraId="527C46DC" w14:textId="77777777" w:rsidR="009945E6" w:rsidRPr="001B7C50" w:rsidRDefault="009945E6" w:rsidP="009945E6">
      <w:pPr>
        <w:pStyle w:val="B1"/>
      </w:pPr>
      <w:r w:rsidRPr="001B7C50">
        <w:t>-</w:t>
      </w:r>
      <w:r w:rsidRPr="001B7C50">
        <w:tab/>
        <w:t>Anchor point for Intra-/Inter-RAT mobility (when applicable).</w:t>
      </w:r>
    </w:p>
    <w:p w14:paraId="04B75485" w14:textId="77777777" w:rsidR="009945E6" w:rsidRPr="001B7C50" w:rsidRDefault="009945E6" w:rsidP="009945E6">
      <w:pPr>
        <w:pStyle w:val="B1"/>
      </w:pPr>
      <w:r w:rsidRPr="001B7C50">
        <w:t>-</w:t>
      </w:r>
      <w:r w:rsidRPr="001B7C50">
        <w:tab/>
        <w:t>Allocation of UE IP address/prefix (if supported) in response to SMF request.</w:t>
      </w:r>
    </w:p>
    <w:p w14:paraId="083229B1" w14:textId="77777777" w:rsidR="009945E6" w:rsidRPr="001B7C50" w:rsidRDefault="009945E6" w:rsidP="009945E6">
      <w:pPr>
        <w:pStyle w:val="B1"/>
      </w:pPr>
      <w:r w:rsidRPr="001B7C50">
        <w:t>-</w:t>
      </w:r>
      <w:r w:rsidRPr="001B7C50">
        <w:tab/>
        <w:t>External PDU Session point of interconnect to Data Network.</w:t>
      </w:r>
    </w:p>
    <w:p w14:paraId="077627B2" w14:textId="77777777" w:rsidR="009945E6" w:rsidRPr="001B7C50" w:rsidRDefault="009945E6" w:rsidP="009945E6">
      <w:pPr>
        <w:pStyle w:val="B1"/>
      </w:pPr>
      <w:r w:rsidRPr="001B7C50">
        <w:t>-</w:t>
      </w:r>
      <w:r w:rsidRPr="001B7C50">
        <w:tab/>
        <w:t xml:space="preserve">Packet routing &amp; forwarding (e.g. </w:t>
      </w:r>
      <w:r w:rsidRPr="001B7C50">
        <w:rPr>
          <w:lang w:eastAsia="zh-CN"/>
        </w:rPr>
        <w:t xml:space="preserve">support of </w:t>
      </w:r>
      <w:r w:rsidRPr="001B7C50">
        <w:t>Uplink classifier to rout</w:t>
      </w:r>
      <w:r w:rsidRPr="001B7C50">
        <w:rPr>
          <w:lang w:eastAsia="zh-CN"/>
        </w:rPr>
        <w:t>e</w:t>
      </w:r>
      <w:r w:rsidRPr="001B7C50">
        <w:t xml:space="preserve"> traffic flows to </w:t>
      </w:r>
      <w:r w:rsidRPr="001B7C50">
        <w:rPr>
          <w:lang w:eastAsia="zh-CN"/>
        </w:rPr>
        <w:t xml:space="preserve">an instance of </w:t>
      </w:r>
      <w:r w:rsidRPr="001B7C50">
        <w:t xml:space="preserve">a data network, </w:t>
      </w:r>
      <w:r w:rsidRPr="001B7C50">
        <w:rPr>
          <w:lang w:eastAsia="zh-CN"/>
        </w:rPr>
        <w:t xml:space="preserve">support of </w:t>
      </w:r>
      <w:r w:rsidRPr="001B7C50">
        <w:t>Branching point to support multi-homed PDU Session, support of traffic forwarding within a 5G VN group (UPF local switching, via N6, via N19)).</w:t>
      </w:r>
    </w:p>
    <w:p w14:paraId="5ADD9A93" w14:textId="77777777" w:rsidR="009945E6" w:rsidRPr="001B7C50" w:rsidRDefault="009945E6" w:rsidP="009945E6">
      <w:pPr>
        <w:pStyle w:val="B1"/>
      </w:pPr>
      <w:r w:rsidRPr="001B7C50">
        <w:t>-</w:t>
      </w:r>
      <w:r w:rsidRPr="001B7C50">
        <w:tab/>
        <w:t>Packet inspection (e.g. Application detection based on service data flow template and the optional PFDs received from the SMF in addition).</w:t>
      </w:r>
    </w:p>
    <w:p w14:paraId="027FDB1D" w14:textId="77777777" w:rsidR="009945E6" w:rsidRPr="001B7C50" w:rsidRDefault="009945E6" w:rsidP="009945E6">
      <w:pPr>
        <w:pStyle w:val="B1"/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User Plane part of policy rule enforcement, e.g. Gating, Redirection, Traffic steering).</w:t>
      </w:r>
    </w:p>
    <w:p w14:paraId="7E05959D" w14:textId="77777777" w:rsidR="009945E6" w:rsidRPr="001B7C50" w:rsidRDefault="009945E6" w:rsidP="009945E6">
      <w:pPr>
        <w:pStyle w:val="B1"/>
      </w:pPr>
      <w:r w:rsidRPr="001B7C50">
        <w:t>-</w:t>
      </w:r>
      <w:r w:rsidRPr="001B7C50">
        <w:tab/>
        <w:t>Lawful intercept (UP collection).</w:t>
      </w:r>
    </w:p>
    <w:p w14:paraId="37499D14" w14:textId="77777777" w:rsidR="009945E6" w:rsidRPr="001B7C50" w:rsidRDefault="009945E6" w:rsidP="009945E6">
      <w:pPr>
        <w:pStyle w:val="B1"/>
      </w:pPr>
      <w:r w:rsidRPr="001B7C50">
        <w:t>-</w:t>
      </w:r>
      <w:r w:rsidRPr="001B7C50">
        <w:tab/>
        <w:t>Traffic usage reporting.</w:t>
      </w:r>
    </w:p>
    <w:p w14:paraId="1E1BC82F" w14:textId="77777777" w:rsidR="009945E6" w:rsidRPr="001B7C50" w:rsidRDefault="009945E6" w:rsidP="009945E6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QoS handling for user plane, e.g. UL/DL rate enforcement, Reflective QoS marking in DL.</w:t>
      </w:r>
    </w:p>
    <w:p w14:paraId="2ADB643B" w14:textId="77777777" w:rsidR="009945E6" w:rsidRPr="001B7C50" w:rsidRDefault="009945E6" w:rsidP="009945E6">
      <w:pPr>
        <w:pStyle w:val="B1"/>
      </w:pPr>
      <w:r w:rsidRPr="001B7C50">
        <w:t>-</w:t>
      </w:r>
      <w:r w:rsidRPr="001B7C50">
        <w:tab/>
        <w:t>Uplink Traffic verification (SDF to QoS Flow mapping).</w:t>
      </w:r>
    </w:p>
    <w:p w14:paraId="3DA0E4E7" w14:textId="77777777" w:rsidR="009945E6" w:rsidRPr="001B7C50" w:rsidRDefault="009945E6" w:rsidP="009945E6">
      <w:pPr>
        <w:pStyle w:val="B1"/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</w:r>
      <w:r w:rsidRPr="001B7C50">
        <w:t>Transport level packet marking in the uplink and downlink.</w:t>
      </w:r>
    </w:p>
    <w:p w14:paraId="607A57F8" w14:textId="77777777" w:rsidR="009945E6" w:rsidRPr="001B7C50" w:rsidRDefault="009945E6" w:rsidP="009945E6">
      <w:pPr>
        <w:pStyle w:val="B1"/>
        <w:rPr>
          <w:lang w:eastAsia="zh-CN"/>
        </w:rPr>
      </w:pPr>
      <w:r w:rsidRPr="001B7C50">
        <w:t>-</w:t>
      </w:r>
      <w:r w:rsidRPr="001B7C50">
        <w:tab/>
      </w:r>
      <w:r w:rsidRPr="001B7C50">
        <w:rPr>
          <w:lang w:eastAsia="zh-CN"/>
        </w:rPr>
        <w:t>Downlink packet buffering and downlink data notification triggering.</w:t>
      </w:r>
    </w:p>
    <w:p w14:paraId="508DAE11" w14:textId="77777777" w:rsidR="009945E6" w:rsidRPr="001B7C50" w:rsidRDefault="009945E6" w:rsidP="009945E6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Sending and forwarding of one or more "end marker" to the source NG-RAN node.</w:t>
      </w:r>
    </w:p>
    <w:p w14:paraId="665BAE5F" w14:textId="77777777" w:rsidR="009945E6" w:rsidRPr="001B7C50" w:rsidRDefault="009945E6" w:rsidP="009945E6">
      <w:pPr>
        <w:pStyle w:val="B1"/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 xml:space="preserve">Functionality to respond to Address Resolution Protocol (ARP) requests and / or IPv6 Neighbour Solicitation requests based on local cache information for the Ethernet PDUs. The UPF responds to the ARP and / or the </w:t>
      </w:r>
      <w:r w:rsidRPr="001B7C50">
        <w:rPr>
          <w:lang w:eastAsia="zh-CN"/>
        </w:rPr>
        <w:lastRenderedPageBreak/>
        <w:t>IPv6 Neighbour Solicitation Request by providing the MAC address corresponding to the IP address sent in the request.</w:t>
      </w:r>
    </w:p>
    <w:p w14:paraId="663D5770" w14:textId="77777777" w:rsidR="009945E6" w:rsidRPr="001B7C50" w:rsidRDefault="009945E6" w:rsidP="009945E6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Packet duplication in downlink direction and elimination in uplink direction in GTP-U layer.</w:t>
      </w:r>
    </w:p>
    <w:p w14:paraId="5A50573A" w14:textId="77777777" w:rsidR="009945E6" w:rsidRPr="001B7C50" w:rsidRDefault="009945E6" w:rsidP="009945E6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NW-TT functionality.</w:t>
      </w:r>
    </w:p>
    <w:p w14:paraId="572F295B" w14:textId="77777777" w:rsidR="009945E6" w:rsidRPr="001B7C50" w:rsidRDefault="009945E6" w:rsidP="009945E6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High latency communication, see clause 5.31.8.</w:t>
      </w:r>
    </w:p>
    <w:p w14:paraId="4752675E" w14:textId="77777777" w:rsidR="009945E6" w:rsidRPr="001B7C50" w:rsidRDefault="009945E6" w:rsidP="009945E6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ATSSS Steering functionality to steer the MA PDU Session traffic, refer to clause 5.32.6.</w:t>
      </w:r>
    </w:p>
    <w:p w14:paraId="3F545CC9" w14:textId="77777777" w:rsidR="009945E6" w:rsidRPr="001B7C50" w:rsidRDefault="009945E6" w:rsidP="009945E6">
      <w:pPr>
        <w:pStyle w:val="NO"/>
        <w:rPr>
          <w:iCs/>
        </w:rPr>
      </w:pPr>
      <w:r w:rsidRPr="001B7C50">
        <w:t>NOTE:</w:t>
      </w:r>
      <w:r w:rsidRPr="001B7C50">
        <w:tab/>
        <w:t>Not all of the UPF functionalities are required to be supported in an instance of user plane function of a Network Slice.</w:t>
      </w:r>
    </w:p>
    <w:p w14:paraId="22786A7B" w14:textId="77777777" w:rsidR="009945E6" w:rsidRPr="001B7C50" w:rsidRDefault="009945E6" w:rsidP="009945E6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Inter PLMN UP Security (IPUPS) functionality, specified in clause 5.8.2.14.</w:t>
      </w:r>
    </w:p>
    <w:p w14:paraId="0099B3E6" w14:textId="4D0E5FF7" w:rsidR="009945E6" w:rsidRDefault="009945E6" w:rsidP="009945E6">
      <w:pPr>
        <w:pStyle w:val="B1"/>
        <w:rPr>
          <w:ins w:id="12" w:author="ZTE4" w:date="2023-01-09T22:51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event exposure, including exposure of network information, i.e. the QoS monitoring information, as specified in clause 6.4 of TS 23.548 [130] and events as specified in clause 5.2.26.2 of TS 23.502 [3], and exposure of data collected for analytics, as specified in clause 5.2.26.2 of TS 23.502 [3].</w:t>
      </w:r>
    </w:p>
    <w:p w14:paraId="7BEE474E" w14:textId="7B7D5F43" w:rsidR="009945E6" w:rsidRPr="009945E6" w:rsidRDefault="009945E6" w:rsidP="009945E6">
      <w:pPr>
        <w:pStyle w:val="B1"/>
        <w:rPr>
          <w:lang w:eastAsia="zh-CN"/>
        </w:rPr>
      </w:pPr>
      <w:ins w:id="13" w:author="ZTE4" w:date="2023-01-09T22:51:00Z">
        <w:r>
          <w:t>-</w:t>
        </w:r>
        <w:r>
          <w:tab/>
          <w:t xml:space="preserve">Support </w:t>
        </w:r>
      </w:ins>
      <w:ins w:id="14" w:author="ZTE4" w:date="2023-01-09T23:08:00Z">
        <w:r w:rsidR="00BC5DFB">
          <w:rPr>
            <w:rFonts w:hint="eastAsia"/>
            <w:lang w:eastAsia="zh-CN"/>
          </w:rPr>
          <w:t>of</w:t>
        </w:r>
        <w:r w:rsidR="00BC5DFB">
          <w:rPr>
            <w:lang w:eastAsia="zh-CN"/>
          </w:rPr>
          <w:t xml:space="preserve"> </w:t>
        </w:r>
      </w:ins>
      <w:ins w:id="15" w:author="ZTE4" w:date="2023-01-09T22:51:00Z">
        <w:r>
          <w:t xml:space="preserve">PDU Set </w:t>
        </w:r>
        <w:r>
          <w:rPr>
            <w:rFonts w:hint="eastAsia"/>
            <w:lang w:eastAsia="zh-CN"/>
          </w:rPr>
          <w:t>bas</w:t>
        </w:r>
        <w:r>
          <w:rPr>
            <w:lang w:eastAsia="zh-CN"/>
          </w:rPr>
          <w:t xml:space="preserve">ed </w:t>
        </w:r>
        <w:r>
          <w:t>QoS handling as described in clause</w:t>
        </w:r>
        <w:r w:rsidRPr="001B7C50">
          <w:rPr>
            <w:lang w:eastAsia="ko-KR"/>
          </w:rPr>
          <w:t> </w:t>
        </w:r>
        <w:r>
          <w:t>5.37.X</w:t>
        </w:r>
        <w:r>
          <w:rPr>
            <w:rFonts w:hint="eastAsia"/>
            <w:lang w:eastAsia="zh-CN"/>
          </w:rPr>
          <w:t>.</w:t>
        </w:r>
      </w:ins>
    </w:p>
    <w:p w14:paraId="70FEB449" w14:textId="77777777" w:rsidR="00C44936" w:rsidRPr="009945E6" w:rsidRDefault="00C44936" w:rsidP="000535D3">
      <w:pPr>
        <w:pStyle w:val="50"/>
      </w:pPr>
    </w:p>
    <w:bookmarkEnd w:id="3"/>
    <w:p w14:paraId="05BB0A28" w14:textId="50A3522C" w:rsidR="005E5EAB" w:rsidRPr="00375C55" w:rsidRDefault="005E5EAB" w:rsidP="005E5EAB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END</w:t>
      </w:r>
      <w:r w:rsidRPr="00375C55">
        <w:rPr>
          <w:color w:val="FF0000"/>
          <w:sz w:val="28"/>
          <w:szCs w:val="28"/>
        </w:rPr>
        <w:t xml:space="preserve"> CHANG</w:t>
      </w:r>
      <w:r>
        <w:rPr>
          <w:color w:val="FF0000"/>
          <w:sz w:val="28"/>
          <w:szCs w:val="28"/>
        </w:rPr>
        <w:t>ES</w:t>
      </w:r>
      <w:r w:rsidRPr="00375C55">
        <w:rPr>
          <w:color w:val="FF0000"/>
          <w:sz w:val="28"/>
          <w:szCs w:val="28"/>
        </w:rPr>
        <w:t xml:space="preserve"> ***************</w:t>
      </w:r>
    </w:p>
    <w:sectPr w:rsidR="005E5EAB" w:rsidRPr="00375C5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67A36F" w14:textId="77777777" w:rsidR="00FA112E" w:rsidRDefault="00FA112E">
      <w:r>
        <w:separator/>
      </w:r>
    </w:p>
  </w:endnote>
  <w:endnote w:type="continuationSeparator" w:id="0">
    <w:p w14:paraId="73DB21EA" w14:textId="77777777" w:rsidR="00FA112E" w:rsidRDefault="00FA1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999B06" w14:textId="77777777" w:rsidR="00FA112E" w:rsidRDefault="00FA112E">
      <w:r>
        <w:separator/>
      </w:r>
    </w:p>
  </w:footnote>
  <w:footnote w:type="continuationSeparator" w:id="0">
    <w:p w14:paraId="086478A7" w14:textId="77777777" w:rsidR="00FA112E" w:rsidRDefault="00FA11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2008A" w:rsidRDefault="00F200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2008A" w:rsidRDefault="00F2008A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2008A" w:rsidRDefault="00F2008A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2008A" w:rsidRDefault="00F2008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11"/>
  </w:num>
  <w:num w:numId="4">
    <w:abstractNumId w:val="14"/>
  </w:num>
  <w:num w:numId="5">
    <w:abstractNumId w:val="12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4">
    <w15:presenceInfo w15:providerId="None" w15:userId="ZTE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02"/>
    <w:rsid w:val="0000359B"/>
    <w:rsid w:val="000074B1"/>
    <w:rsid w:val="00007C9F"/>
    <w:rsid w:val="00013DAB"/>
    <w:rsid w:val="0001541F"/>
    <w:rsid w:val="000229D6"/>
    <w:rsid w:val="00022E4A"/>
    <w:rsid w:val="000235B7"/>
    <w:rsid w:val="0002519B"/>
    <w:rsid w:val="000258A8"/>
    <w:rsid w:val="00027251"/>
    <w:rsid w:val="000277C4"/>
    <w:rsid w:val="00031EC7"/>
    <w:rsid w:val="00032FD3"/>
    <w:rsid w:val="000347B4"/>
    <w:rsid w:val="000406DA"/>
    <w:rsid w:val="0004096B"/>
    <w:rsid w:val="0004206D"/>
    <w:rsid w:val="00043CB8"/>
    <w:rsid w:val="00043D2D"/>
    <w:rsid w:val="0004506A"/>
    <w:rsid w:val="000457F3"/>
    <w:rsid w:val="000463D9"/>
    <w:rsid w:val="00050074"/>
    <w:rsid w:val="00051406"/>
    <w:rsid w:val="0005321A"/>
    <w:rsid w:val="000535D3"/>
    <w:rsid w:val="00062A43"/>
    <w:rsid w:val="0007081D"/>
    <w:rsid w:val="000745F8"/>
    <w:rsid w:val="00074A0C"/>
    <w:rsid w:val="00074A66"/>
    <w:rsid w:val="00074F53"/>
    <w:rsid w:val="000751FA"/>
    <w:rsid w:val="000778D9"/>
    <w:rsid w:val="000820A6"/>
    <w:rsid w:val="0008466C"/>
    <w:rsid w:val="00084A5F"/>
    <w:rsid w:val="00086702"/>
    <w:rsid w:val="00090042"/>
    <w:rsid w:val="00091845"/>
    <w:rsid w:val="00093478"/>
    <w:rsid w:val="0009555B"/>
    <w:rsid w:val="000A0691"/>
    <w:rsid w:val="000A164F"/>
    <w:rsid w:val="000A2015"/>
    <w:rsid w:val="000A24F5"/>
    <w:rsid w:val="000A401C"/>
    <w:rsid w:val="000A4361"/>
    <w:rsid w:val="000A4CF9"/>
    <w:rsid w:val="000A6394"/>
    <w:rsid w:val="000A6B8F"/>
    <w:rsid w:val="000B0A14"/>
    <w:rsid w:val="000B1CF0"/>
    <w:rsid w:val="000B1F31"/>
    <w:rsid w:val="000B1F63"/>
    <w:rsid w:val="000B23F2"/>
    <w:rsid w:val="000B354E"/>
    <w:rsid w:val="000B4304"/>
    <w:rsid w:val="000B7FED"/>
    <w:rsid w:val="000C02F7"/>
    <w:rsid w:val="000C038A"/>
    <w:rsid w:val="000C4DE5"/>
    <w:rsid w:val="000C6598"/>
    <w:rsid w:val="000C7E56"/>
    <w:rsid w:val="000D0DEC"/>
    <w:rsid w:val="000D27AB"/>
    <w:rsid w:val="000D436F"/>
    <w:rsid w:val="000D44B3"/>
    <w:rsid w:val="000D4EB1"/>
    <w:rsid w:val="000D64F3"/>
    <w:rsid w:val="000D7660"/>
    <w:rsid w:val="000E257A"/>
    <w:rsid w:val="000E521B"/>
    <w:rsid w:val="000E5C0C"/>
    <w:rsid w:val="000E7178"/>
    <w:rsid w:val="000E7654"/>
    <w:rsid w:val="000F4B0C"/>
    <w:rsid w:val="000F6AD8"/>
    <w:rsid w:val="000F7990"/>
    <w:rsid w:val="001012D1"/>
    <w:rsid w:val="00105176"/>
    <w:rsid w:val="001053A7"/>
    <w:rsid w:val="001141E9"/>
    <w:rsid w:val="00117F1E"/>
    <w:rsid w:val="00120CC1"/>
    <w:rsid w:val="0012235C"/>
    <w:rsid w:val="0012679C"/>
    <w:rsid w:val="00127996"/>
    <w:rsid w:val="00130E5D"/>
    <w:rsid w:val="00131AFF"/>
    <w:rsid w:val="00133967"/>
    <w:rsid w:val="001356E2"/>
    <w:rsid w:val="0013604E"/>
    <w:rsid w:val="001427CE"/>
    <w:rsid w:val="00145D43"/>
    <w:rsid w:val="001509B6"/>
    <w:rsid w:val="00154D91"/>
    <w:rsid w:val="001550A2"/>
    <w:rsid w:val="00155D22"/>
    <w:rsid w:val="00157D82"/>
    <w:rsid w:val="00162277"/>
    <w:rsid w:val="001633DF"/>
    <w:rsid w:val="00163D28"/>
    <w:rsid w:val="00166AC6"/>
    <w:rsid w:val="0017272F"/>
    <w:rsid w:val="0019095C"/>
    <w:rsid w:val="00192994"/>
    <w:rsid w:val="00192C46"/>
    <w:rsid w:val="001939AA"/>
    <w:rsid w:val="00195023"/>
    <w:rsid w:val="001A08B3"/>
    <w:rsid w:val="001A10CD"/>
    <w:rsid w:val="001A1409"/>
    <w:rsid w:val="001A2382"/>
    <w:rsid w:val="001A3D79"/>
    <w:rsid w:val="001A573F"/>
    <w:rsid w:val="001A71F1"/>
    <w:rsid w:val="001A7A7B"/>
    <w:rsid w:val="001A7B60"/>
    <w:rsid w:val="001B0F21"/>
    <w:rsid w:val="001B1DE0"/>
    <w:rsid w:val="001B4E93"/>
    <w:rsid w:val="001B52F0"/>
    <w:rsid w:val="001B63AE"/>
    <w:rsid w:val="001B7A65"/>
    <w:rsid w:val="001C01E4"/>
    <w:rsid w:val="001C0F65"/>
    <w:rsid w:val="001C4F9D"/>
    <w:rsid w:val="001C51FF"/>
    <w:rsid w:val="001C56A8"/>
    <w:rsid w:val="001D1C4D"/>
    <w:rsid w:val="001D55CF"/>
    <w:rsid w:val="001D5E70"/>
    <w:rsid w:val="001E1FCE"/>
    <w:rsid w:val="001E2C78"/>
    <w:rsid w:val="001E41F3"/>
    <w:rsid w:val="001E7365"/>
    <w:rsid w:val="001E7DE8"/>
    <w:rsid w:val="001F22EF"/>
    <w:rsid w:val="001F3D2C"/>
    <w:rsid w:val="001F4123"/>
    <w:rsid w:val="001F6101"/>
    <w:rsid w:val="001F61A5"/>
    <w:rsid w:val="002027E3"/>
    <w:rsid w:val="002076B2"/>
    <w:rsid w:val="00207A48"/>
    <w:rsid w:val="002115AB"/>
    <w:rsid w:val="00211821"/>
    <w:rsid w:val="0022211D"/>
    <w:rsid w:val="002247CB"/>
    <w:rsid w:val="00225E5E"/>
    <w:rsid w:val="00226537"/>
    <w:rsid w:val="002266A1"/>
    <w:rsid w:val="00227326"/>
    <w:rsid w:val="00227FA0"/>
    <w:rsid w:val="00233050"/>
    <w:rsid w:val="00235661"/>
    <w:rsid w:val="00236122"/>
    <w:rsid w:val="0024358E"/>
    <w:rsid w:val="00243DCA"/>
    <w:rsid w:val="002449D6"/>
    <w:rsid w:val="0024619D"/>
    <w:rsid w:val="002462D3"/>
    <w:rsid w:val="0024636C"/>
    <w:rsid w:val="0025123A"/>
    <w:rsid w:val="002517FF"/>
    <w:rsid w:val="00255EE2"/>
    <w:rsid w:val="00256E8D"/>
    <w:rsid w:val="002572EA"/>
    <w:rsid w:val="0026004D"/>
    <w:rsid w:val="002627BC"/>
    <w:rsid w:val="002640DD"/>
    <w:rsid w:val="002668C4"/>
    <w:rsid w:val="002673C9"/>
    <w:rsid w:val="00270BA0"/>
    <w:rsid w:val="0027195D"/>
    <w:rsid w:val="00271FFE"/>
    <w:rsid w:val="00275D12"/>
    <w:rsid w:val="00277345"/>
    <w:rsid w:val="002837FD"/>
    <w:rsid w:val="00284FEB"/>
    <w:rsid w:val="002850F1"/>
    <w:rsid w:val="00285573"/>
    <w:rsid w:val="002860C4"/>
    <w:rsid w:val="002868BB"/>
    <w:rsid w:val="00290AA0"/>
    <w:rsid w:val="00291BC2"/>
    <w:rsid w:val="00291EB2"/>
    <w:rsid w:val="00293230"/>
    <w:rsid w:val="00294272"/>
    <w:rsid w:val="00296A54"/>
    <w:rsid w:val="0029724E"/>
    <w:rsid w:val="00297C3E"/>
    <w:rsid w:val="00297E72"/>
    <w:rsid w:val="002A3AB5"/>
    <w:rsid w:val="002A75EE"/>
    <w:rsid w:val="002B1835"/>
    <w:rsid w:val="002B5741"/>
    <w:rsid w:val="002C13CC"/>
    <w:rsid w:val="002C1CCD"/>
    <w:rsid w:val="002C37C4"/>
    <w:rsid w:val="002C7F4B"/>
    <w:rsid w:val="002D4E43"/>
    <w:rsid w:val="002D76C2"/>
    <w:rsid w:val="002E472E"/>
    <w:rsid w:val="002E6539"/>
    <w:rsid w:val="002F0E40"/>
    <w:rsid w:val="002F4323"/>
    <w:rsid w:val="002F5034"/>
    <w:rsid w:val="002F63BD"/>
    <w:rsid w:val="00305409"/>
    <w:rsid w:val="00306EDC"/>
    <w:rsid w:val="00307315"/>
    <w:rsid w:val="00307FD6"/>
    <w:rsid w:val="0031084C"/>
    <w:rsid w:val="003111C0"/>
    <w:rsid w:val="003116AF"/>
    <w:rsid w:val="0031197D"/>
    <w:rsid w:val="00320DFF"/>
    <w:rsid w:val="0032111F"/>
    <w:rsid w:val="00321495"/>
    <w:rsid w:val="0032155B"/>
    <w:rsid w:val="003216EB"/>
    <w:rsid w:val="00323F06"/>
    <w:rsid w:val="00325BBD"/>
    <w:rsid w:val="003263E9"/>
    <w:rsid w:val="00326EC9"/>
    <w:rsid w:val="00336407"/>
    <w:rsid w:val="00340EE9"/>
    <w:rsid w:val="00340FCD"/>
    <w:rsid w:val="003520FA"/>
    <w:rsid w:val="003576F1"/>
    <w:rsid w:val="00357DE7"/>
    <w:rsid w:val="00357E58"/>
    <w:rsid w:val="003609EF"/>
    <w:rsid w:val="00361829"/>
    <w:rsid w:val="00361EB5"/>
    <w:rsid w:val="0036231A"/>
    <w:rsid w:val="003626DE"/>
    <w:rsid w:val="00363128"/>
    <w:rsid w:val="00365C53"/>
    <w:rsid w:val="003677F0"/>
    <w:rsid w:val="00373AD7"/>
    <w:rsid w:val="00374DD4"/>
    <w:rsid w:val="00375403"/>
    <w:rsid w:val="0037653C"/>
    <w:rsid w:val="003765E2"/>
    <w:rsid w:val="0037668B"/>
    <w:rsid w:val="00382981"/>
    <w:rsid w:val="00382E7D"/>
    <w:rsid w:val="00384C6F"/>
    <w:rsid w:val="003878ED"/>
    <w:rsid w:val="00390924"/>
    <w:rsid w:val="003930DD"/>
    <w:rsid w:val="0039479D"/>
    <w:rsid w:val="00395C65"/>
    <w:rsid w:val="00395EAD"/>
    <w:rsid w:val="003963FC"/>
    <w:rsid w:val="003976FB"/>
    <w:rsid w:val="003A183B"/>
    <w:rsid w:val="003A4B2E"/>
    <w:rsid w:val="003A5AC1"/>
    <w:rsid w:val="003B2C18"/>
    <w:rsid w:val="003B372C"/>
    <w:rsid w:val="003B4E96"/>
    <w:rsid w:val="003B53FB"/>
    <w:rsid w:val="003C172A"/>
    <w:rsid w:val="003C2A54"/>
    <w:rsid w:val="003D188E"/>
    <w:rsid w:val="003D5C7C"/>
    <w:rsid w:val="003D6265"/>
    <w:rsid w:val="003D6A60"/>
    <w:rsid w:val="003D74C3"/>
    <w:rsid w:val="003E1A36"/>
    <w:rsid w:val="003E1BBF"/>
    <w:rsid w:val="003E30AE"/>
    <w:rsid w:val="003E7F5A"/>
    <w:rsid w:val="003F0E97"/>
    <w:rsid w:val="003F35B8"/>
    <w:rsid w:val="00400B50"/>
    <w:rsid w:val="00401B6F"/>
    <w:rsid w:val="00402121"/>
    <w:rsid w:val="00402418"/>
    <w:rsid w:val="00405179"/>
    <w:rsid w:val="00410371"/>
    <w:rsid w:val="0041076B"/>
    <w:rsid w:val="00410CD0"/>
    <w:rsid w:val="0041152F"/>
    <w:rsid w:val="0041267F"/>
    <w:rsid w:val="00414F19"/>
    <w:rsid w:val="0042160F"/>
    <w:rsid w:val="004242F1"/>
    <w:rsid w:val="00426217"/>
    <w:rsid w:val="0042772F"/>
    <w:rsid w:val="00431BD6"/>
    <w:rsid w:val="004325A7"/>
    <w:rsid w:val="004328E2"/>
    <w:rsid w:val="00436312"/>
    <w:rsid w:val="00442061"/>
    <w:rsid w:val="00443780"/>
    <w:rsid w:val="004522EC"/>
    <w:rsid w:val="0045251F"/>
    <w:rsid w:val="004548AA"/>
    <w:rsid w:val="0045618C"/>
    <w:rsid w:val="004723B8"/>
    <w:rsid w:val="00474741"/>
    <w:rsid w:val="00475B3B"/>
    <w:rsid w:val="00477CC2"/>
    <w:rsid w:val="00481611"/>
    <w:rsid w:val="00484D3E"/>
    <w:rsid w:val="004854E8"/>
    <w:rsid w:val="0048742C"/>
    <w:rsid w:val="004919ED"/>
    <w:rsid w:val="00491A95"/>
    <w:rsid w:val="004932D8"/>
    <w:rsid w:val="00494893"/>
    <w:rsid w:val="004958E5"/>
    <w:rsid w:val="004A3797"/>
    <w:rsid w:val="004A42CE"/>
    <w:rsid w:val="004A46C4"/>
    <w:rsid w:val="004A4A99"/>
    <w:rsid w:val="004A783F"/>
    <w:rsid w:val="004B0423"/>
    <w:rsid w:val="004B07AC"/>
    <w:rsid w:val="004B0F70"/>
    <w:rsid w:val="004B5191"/>
    <w:rsid w:val="004B7028"/>
    <w:rsid w:val="004B75B7"/>
    <w:rsid w:val="004B7FE2"/>
    <w:rsid w:val="004C2D80"/>
    <w:rsid w:val="004C6A27"/>
    <w:rsid w:val="004C771D"/>
    <w:rsid w:val="004C7901"/>
    <w:rsid w:val="004D07A0"/>
    <w:rsid w:val="004E0E71"/>
    <w:rsid w:val="004E640A"/>
    <w:rsid w:val="004E794B"/>
    <w:rsid w:val="004F01AA"/>
    <w:rsid w:val="004F1912"/>
    <w:rsid w:val="004F3BDA"/>
    <w:rsid w:val="004F5937"/>
    <w:rsid w:val="005011C4"/>
    <w:rsid w:val="0050546E"/>
    <w:rsid w:val="0050606D"/>
    <w:rsid w:val="00506C8A"/>
    <w:rsid w:val="00511A4D"/>
    <w:rsid w:val="00511B78"/>
    <w:rsid w:val="00513BC7"/>
    <w:rsid w:val="0051580D"/>
    <w:rsid w:val="00515C40"/>
    <w:rsid w:val="00516E01"/>
    <w:rsid w:val="00521D5D"/>
    <w:rsid w:val="00524A91"/>
    <w:rsid w:val="00530742"/>
    <w:rsid w:val="0053195A"/>
    <w:rsid w:val="00532F86"/>
    <w:rsid w:val="005336FA"/>
    <w:rsid w:val="0053410F"/>
    <w:rsid w:val="0053771F"/>
    <w:rsid w:val="00547111"/>
    <w:rsid w:val="00551371"/>
    <w:rsid w:val="00553969"/>
    <w:rsid w:val="00553E64"/>
    <w:rsid w:val="00560217"/>
    <w:rsid w:val="00560E48"/>
    <w:rsid w:val="00562489"/>
    <w:rsid w:val="00567431"/>
    <w:rsid w:val="00571519"/>
    <w:rsid w:val="00572B96"/>
    <w:rsid w:val="00572ED3"/>
    <w:rsid w:val="00575BDB"/>
    <w:rsid w:val="0057751A"/>
    <w:rsid w:val="00583CF0"/>
    <w:rsid w:val="00584D1B"/>
    <w:rsid w:val="0058720E"/>
    <w:rsid w:val="00590B68"/>
    <w:rsid w:val="00590DE9"/>
    <w:rsid w:val="00592D74"/>
    <w:rsid w:val="00593907"/>
    <w:rsid w:val="00594B3C"/>
    <w:rsid w:val="00595283"/>
    <w:rsid w:val="00595836"/>
    <w:rsid w:val="005959EC"/>
    <w:rsid w:val="005A033E"/>
    <w:rsid w:val="005B3911"/>
    <w:rsid w:val="005B7522"/>
    <w:rsid w:val="005B76DE"/>
    <w:rsid w:val="005C4489"/>
    <w:rsid w:val="005C7E63"/>
    <w:rsid w:val="005D1253"/>
    <w:rsid w:val="005D186A"/>
    <w:rsid w:val="005D35F3"/>
    <w:rsid w:val="005D3D40"/>
    <w:rsid w:val="005D4037"/>
    <w:rsid w:val="005D463C"/>
    <w:rsid w:val="005D5A63"/>
    <w:rsid w:val="005D6186"/>
    <w:rsid w:val="005E2C44"/>
    <w:rsid w:val="005E5EAB"/>
    <w:rsid w:val="005E626A"/>
    <w:rsid w:val="005E76C4"/>
    <w:rsid w:val="005F0455"/>
    <w:rsid w:val="005F137B"/>
    <w:rsid w:val="005F54B1"/>
    <w:rsid w:val="005F7CDC"/>
    <w:rsid w:val="00602CBA"/>
    <w:rsid w:val="006068D1"/>
    <w:rsid w:val="00616F92"/>
    <w:rsid w:val="00617898"/>
    <w:rsid w:val="00620EF0"/>
    <w:rsid w:val="00621188"/>
    <w:rsid w:val="00623369"/>
    <w:rsid w:val="006251EB"/>
    <w:rsid w:val="006257ED"/>
    <w:rsid w:val="006303D8"/>
    <w:rsid w:val="00630B73"/>
    <w:rsid w:val="00631285"/>
    <w:rsid w:val="00631BDC"/>
    <w:rsid w:val="006331E3"/>
    <w:rsid w:val="00633865"/>
    <w:rsid w:val="00635642"/>
    <w:rsid w:val="00635B07"/>
    <w:rsid w:val="0063674B"/>
    <w:rsid w:val="00641FCC"/>
    <w:rsid w:val="00642412"/>
    <w:rsid w:val="00644599"/>
    <w:rsid w:val="006460FF"/>
    <w:rsid w:val="006465DB"/>
    <w:rsid w:val="00647250"/>
    <w:rsid w:val="00652FD8"/>
    <w:rsid w:val="00654F41"/>
    <w:rsid w:val="00654FD7"/>
    <w:rsid w:val="00655A64"/>
    <w:rsid w:val="00656D38"/>
    <w:rsid w:val="0065710D"/>
    <w:rsid w:val="00662251"/>
    <w:rsid w:val="00664EF1"/>
    <w:rsid w:val="00665C47"/>
    <w:rsid w:val="0066661F"/>
    <w:rsid w:val="0067069E"/>
    <w:rsid w:val="006741BF"/>
    <w:rsid w:val="006765AA"/>
    <w:rsid w:val="006770FD"/>
    <w:rsid w:val="00683F9B"/>
    <w:rsid w:val="00684866"/>
    <w:rsid w:val="0069093C"/>
    <w:rsid w:val="00692610"/>
    <w:rsid w:val="006940FD"/>
    <w:rsid w:val="00695808"/>
    <w:rsid w:val="006A0FC3"/>
    <w:rsid w:val="006A1734"/>
    <w:rsid w:val="006A2255"/>
    <w:rsid w:val="006A5036"/>
    <w:rsid w:val="006B08F5"/>
    <w:rsid w:val="006B0F6C"/>
    <w:rsid w:val="006B4419"/>
    <w:rsid w:val="006B46FB"/>
    <w:rsid w:val="006C3CB8"/>
    <w:rsid w:val="006C57F4"/>
    <w:rsid w:val="006C7E54"/>
    <w:rsid w:val="006D0479"/>
    <w:rsid w:val="006D1301"/>
    <w:rsid w:val="006D296A"/>
    <w:rsid w:val="006D2AF4"/>
    <w:rsid w:val="006D6C98"/>
    <w:rsid w:val="006D71DA"/>
    <w:rsid w:val="006E21FB"/>
    <w:rsid w:val="006E273F"/>
    <w:rsid w:val="006F27D9"/>
    <w:rsid w:val="006F363F"/>
    <w:rsid w:val="006F3BED"/>
    <w:rsid w:val="006F749C"/>
    <w:rsid w:val="00700818"/>
    <w:rsid w:val="00701C41"/>
    <w:rsid w:val="0070436F"/>
    <w:rsid w:val="00705E84"/>
    <w:rsid w:val="00713ECA"/>
    <w:rsid w:val="00721820"/>
    <w:rsid w:val="00735C1C"/>
    <w:rsid w:val="0074589B"/>
    <w:rsid w:val="00751394"/>
    <w:rsid w:val="0075215F"/>
    <w:rsid w:val="007546A1"/>
    <w:rsid w:val="00755249"/>
    <w:rsid w:val="007558B8"/>
    <w:rsid w:val="00756635"/>
    <w:rsid w:val="00757D45"/>
    <w:rsid w:val="007606E4"/>
    <w:rsid w:val="007636A7"/>
    <w:rsid w:val="00764385"/>
    <w:rsid w:val="007669D1"/>
    <w:rsid w:val="0076713A"/>
    <w:rsid w:val="0078129C"/>
    <w:rsid w:val="00785159"/>
    <w:rsid w:val="00785EB0"/>
    <w:rsid w:val="0078668B"/>
    <w:rsid w:val="0078719C"/>
    <w:rsid w:val="00790325"/>
    <w:rsid w:val="00792342"/>
    <w:rsid w:val="007939F8"/>
    <w:rsid w:val="007949FB"/>
    <w:rsid w:val="00794F8C"/>
    <w:rsid w:val="007977A8"/>
    <w:rsid w:val="007A2972"/>
    <w:rsid w:val="007A4445"/>
    <w:rsid w:val="007A6B5A"/>
    <w:rsid w:val="007B07E8"/>
    <w:rsid w:val="007B2881"/>
    <w:rsid w:val="007B4A57"/>
    <w:rsid w:val="007B512A"/>
    <w:rsid w:val="007B7392"/>
    <w:rsid w:val="007C17A0"/>
    <w:rsid w:val="007C2097"/>
    <w:rsid w:val="007C3ACB"/>
    <w:rsid w:val="007C5C43"/>
    <w:rsid w:val="007D0F31"/>
    <w:rsid w:val="007D101E"/>
    <w:rsid w:val="007D204C"/>
    <w:rsid w:val="007D2719"/>
    <w:rsid w:val="007D4F0D"/>
    <w:rsid w:val="007D6719"/>
    <w:rsid w:val="007D6A07"/>
    <w:rsid w:val="007E0506"/>
    <w:rsid w:val="007E19AB"/>
    <w:rsid w:val="007E2958"/>
    <w:rsid w:val="007E3036"/>
    <w:rsid w:val="007E38D5"/>
    <w:rsid w:val="007E6714"/>
    <w:rsid w:val="007F58E4"/>
    <w:rsid w:val="007F659D"/>
    <w:rsid w:val="007F7259"/>
    <w:rsid w:val="00802F8D"/>
    <w:rsid w:val="008039ED"/>
    <w:rsid w:val="008040A8"/>
    <w:rsid w:val="008058B4"/>
    <w:rsid w:val="00810559"/>
    <w:rsid w:val="00812266"/>
    <w:rsid w:val="008143D4"/>
    <w:rsid w:val="0081462B"/>
    <w:rsid w:val="00817F3B"/>
    <w:rsid w:val="00821AE7"/>
    <w:rsid w:val="0082506E"/>
    <w:rsid w:val="00825972"/>
    <w:rsid w:val="0082678D"/>
    <w:rsid w:val="008279FA"/>
    <w:rsid w:val="00833F2C"/>
    <w:rsid w:val="00834B29"/>
    <w:rsid w:val="00835653"/>
    <w:rsid w:val="00836437"/>
    <w:rsid w:val="00836878"/>
    <w:rsid w:val="00837197"/>
    <w:rsid w:val="008375A8"/>
    <w:rsid w:val="00837F40"/>
    <w:rsid w:val="0084768B"/>
    <w:rsid w:val="008476B6"/>
    <w:rsid w:val="00855724"/>
    <w:rsid w:val="00860F90"/>
    <w:rsid w:val="00861A1B"/>
    <w:rsid w:val="008626E7"/>
    <w:rsid w:val="008627AC"/>
    <w:rsid w:val="00864878"/>
    <w:rsid w:val="008679CA"/>
    <w:rsid w:val="00870EE7"/>
    <w:rsid w:val="00875FAD"/>
    <w:rsid w:val="008804AD"/>
    <w:rsid w:val="008809C0"/>
    <w:rsid w:val="008821C8"/>
    <w:rsid w:val="0088253D"/>
    <w:rsid w:val="00884435"/>
    <w:rsid w:val="008846A1"/>
    <w:rsid w:val="0088636A"/>
    <w:rsid w:val="008863B9"/>
    <w:rsid w:val="00892EB2"/>
    <w:rsid w:val="00892F8D"/>
    <w:rsid w:val="00892F90"/>
    <w:rsid w:val="008A0761"/>
    <w:rsid w:val="008A3371"/>
    <w:rsid w:val="008A45A6"/>
    <w:rsid w:val="008A6C7C"/>
    <w:rsid w:val="008B0D5C"/>
    <w:rsid w:val="008B1F5D"/>
    <w:rsid w:val="008B2AC1"/>
    <w:rsid w:val="008B4B19"/>
    <w:rsid w:val="008D1A3D"/>
    <w:rsid w:val="008D1D6A"/>
    <w:rsid w:val="008D5569"/>
    <w:rsid w:val="008D72B5"/>
    <w:rsid w:val="008D7CB3"/>
    <w:rsid w:val="008E185C"/>
    <w:rsid w:val="008E2C72"/>
    <w:rsid w:val="008E41AF"/>
    <w:rsid w:val="008F1EBA"/>
    <w:rsid w:val="008F30EF"/>
    <w:rsid w:val="008F33E6"/>
    <w:rsid w:val="008F3789"/>
    <w:rsid w:val="008F5576"/>
    <w:rsid w:val="008F686C"/>
    <w:rsid w:val="00901616"/>
    <w:rsid w:val="00905C56"/>
    <w:rsid w:val="009100C4"/>
    <w:rsid w:val="009118DF"/>
    <w:rsid w:val="00913F2E"/>
    <w:rsid w:val="0091467C"/>
    <w:rsid w:val="00914756"/>
    <w:rsid w:val="009148DE"/>
    <w:rsid w:val="00916D2E"/>
    <w:rsid w:val="00917805"/>
    <w:rsid w:val="009201F8"/>
    <w:rsid w:val="009206E7"/>
    <w:rsid w:val="00921D1C"/>
    <w:rsid w:val="00922E63"/>
    <w:rsid w:val="009259E3"/>
    <w:rsid w:val="00925B78"/>
    <w:rsid w:val="00925FBE"/>
    <w:rsid w:val="00930246"/>
    <w:rsid w:val="00930CA8"/>
    <w:rsid w:val="009402B2"/>
    <w:rsid w:val="00941E1C"/>
    <w:rsid w:val="00941E30"/>
    <w:rsid w:val="0094222E"/>
    <w:rsid w:val="009464F3"/>
    <w:rsid w:val="00946A31"/>
    <w:rsid w:val="009505BF"/>
    <w:rsid w:val="00951F36"/>
    <w:rsid w:val="00954943"/>
    <w:rsid w:val="00964C6C"/>
    <w:rsid w:val="009653E7"/>
    <w:rsid w:val="00971EBA"/>
    <w:rsid w:val="00972C22"/>
    <w:rsid w:val="009777D9"/>
    <w:rsid w:val="00980256"/>
    <w:rsid w:val="00983E7E"/>
    <w:rsid w:val="00985C1A"/>
    <w:rsid w:val="00986075"/>
    <w:rsid w:val="009866CC"/>
    <w:rsid w:val="00991B88"/>
    <w:rsid w:val="009945E6"/>
    <w:rsid w:val="00996B8B"/>
    <w:rsid w:val="00996F38"/>
    <w:rsid w:val="0099710E"/>
    <w:rsid w:val="009A0787"/>
    <w:rsid w:val="009A4AC7"/>
    <w:rsid w:val="009A51A4"/>
    <w:rsid w:val="009A52CA"/>
    <w:rsid w:val="009A5753"/>
    <w:rsid w:val="009A579D"/>
    <w:rsid w:val="009B005F"/>
    <w:rsid w:val="009B38E8"/>
    <w:rsid w:val="009B3F88"/>
    <w:rsid w:val="009B40B2"/>
    <w:rsid w:val="009B5593"/>
    <w:rsid w:val="009B615B"/>
    <w:rsid w:val="009B717B"/>
    <w:rsid w:val="009C2042"/>
    <w:rsid w:val="009C23E8"/>
    <w:rsid w:val="009C3395"/>
    <w:rsid w:val="009C3CD7"/>
    <w:rsid w:val="009D04E2"/>
    <w:rsid w:val="009D1BC1"/>
    <w:rsid w:val="009D2A81"/>
    <w:rsid w:val="009D2F9F"/>
    <w:rsid w:val="009D47DB"/>
    <w:rsid w:val="009D4A70"/>
    <w:rsid w:val="009D74FA"/>
    <w:rsid w:val="009D78F7"/>
    <w:rsid w:val="009E1EA8"/>
    <w:rsid w:val="009E238E"/>
    <w:rsid w:val="009E3297"/>
    <w:rsid w:val="009E6FD3"/>
    <w:rsid w:val="009F04EA"/>
    <w:rsid w:val="009F2530"/>
    <w:rsid w:val="009F5F64"/>
    <w:rsid w:val="009F734F"/>
    <w:rsid w:val="009F7D05"/>
    <w:rsid w:val="00A00519"/>
    <w:rsid w:val="00A13C40"/>
    <w:rsid w:val="00A13F0C"/>
    <w:rsid w:val="00A17063"/>
    <w:rsid w:val="00A20214"/>
    <w:rsid w:val="00A20317"/>
    <w:rsid w:val="00A2352F"/>
    <w:rsid w:val="00A246B6"/>
    <w:rsid w:val="00A27675"/>
    <w:rsid w:val="00A32F17"/>
    <w:rsid w:val="00A33A5B"/>
    <w:rsid w:val="00A439B7"/>
    <w:rsid w:val="00A443A8"/>
    <w:rsid w:val="00A454CF"/>
    <w:rsid w:val="00A47E70"/>
    <w:rsid w:val="00A50CF0"/>
    <w:rsid w:val="00A53A76"/>
    <w:rsid w:val="00A61CA7"/>
    <w:rsid w:val="00A62D82"/>
    <w:rsid w:val="00A652C3"/>
    <w:rsid w:val="00A677C9"/>
    <w:rsid w:val="00A737DC"/>
    <w:rsid w:val="00A73B0E"/>
    <w:rsid w:val="00A7430D"/>
    <w:rsid w:val="00A74EE0"/>
    <w:rsid w:val="00A7671C"/>
    <w:rsid w:val="00A7748C"/>
    <w:rsid w:val="00A86C3A"/>
    <w:rsid w:val="00A86EF6"/>
    <w:rsid w:val="00A91E7C"/>
    <w:rsid w:val="00A9218A"/>
    <w:rsid w:val="00A92BE0"/>
    <w:rsid w:val="00A95A7B"/>
    <w:rsid w:val="00A97E34"/>
    <w:rsid w:val="00AA06B4"/>
    <w:rsid w:val="00AA2CBC"/>
    <w:rsid w:val="00AC16A4"/>
    <w:rsid w:val="00AC5820"/>
    <w:rsid w:val="00AC5EDE"/>
    <w:rsid w:val="00AC6573"/>
    <w:rsid w:val="00AC7D1D"/>
    <w:rsid w:val="00AC7E9D"/>
    <w:rsid w:val="00AD0323"/>
    <w:rsid w:val="00AD035A"/>
    <w:rsid w:val="00AD0BEB"/>
    <w:rsid w:val="00AD1CD8"/>
    <w:rsid w:val="00AD5F29"/>
    <w:rsid w:val="00AE042D"/>
    <w:rsid w:val="00AE16D3"/>
    <w:rsid w:val="00AE44F5"/>
    <w:rsid w:val="00AE4CD8"/>
    <w:rsid w:val="00AE7521"/>
    <w:rsid w:val="00AF1186"/>
    <w:rsid w:val="00AF28C7"/>
    <w:rsid w:val="00AF5850"/>
    <w:rsid w:val="00B02235"/>
    <w:rsid w:val="00B03698"/>
    <w:rsid w:val="00B0524B"/>
    <w:rsid w:val="00B054A7"/>
    <w:rsid w:val="00B11764"/>
    <w:rsid w:val="00B130BF"/>
    <w:rsid w:val="00B172DD"/>
    <w:rsid w:val="00B21EC6"/>
    <w:rsid w:val="00B2237E"/>
    <w:rsid w:val="00B240CF"/>
    <w:rsid w:val="00B2511A"/>
    <w:rsid w:val="00B258BB"/>
    <w:rsid w:val="00B26037"/>
    <w:rsid w:val="00B302B8"/>
    <w:rsid w:val="00B32A45"/>
    <w:rsid w:val="00B33E19"/>
    <w:rsid w:val="00B34D3F"/>
    <w:rsid w:val="00B36227"/>
    <w:rsid w:val="00B3643E"/>
    <w:rsid w:val="00B37FF5"/>
    <w:rsid w:val="00B42C15"/>
    <w:rsid w:val="00B47057"/>
    <w:rsid w:val="00B54A63"/>
    <w:rsid w:val="00B553A4"/>
    <w:rsid w:val="00B5609F"/>
    <w:rsid w:val="00B66187"/>
    <w:rsid w:val="00B67B97"/>
    <w:rsid w:val="00B71594"/>
    <w:rsid w:val="00B73775"/>
    <w:rsid w:val="00B74FDB"/>
    <w:rsid w:val="00B8219B"/>
    <w:rsid w:val="00B9218D"/>
    <w:rsid w:val="00B9487F"/>
    <w:rsid w:val="00B94A81"/>
    <w:rsid w:val="00B95FEC"/>
    <w:rsid w:val="00B968C8"/>
    <w:rsid w:val="00B971AD"/>
    <w:rsid w:val="00BA2694"/>
    <w:rsid w:val="00BA3EC5"/>
    <w:rsid w:val="00BA51D9"/>
    <w:rsid w:val="00BA6B07"/>
    <w:rsid w:val="00BA6D74"/>
    <w:rsid w:val="00BA7169"/>
    <w:rsid w:val="00BB1D57"/>
    <w:rsid w:val="00BB4042"/>
    <w:rsid w:val="00BB5125"/>
    <w:rsid w:val="00BB5DFC"/>
    <w:rsid w:val="00BB738D"/>
    <w:rsid w:val="00BC481F"/>
    <w:rsid w:val="00BC56AE"/>
    <w:rsid w:val="00BC5DFB"/>
    <w:rsid w:val="00BD1F80"/>
    <w:rsid w:val="00BD279D"/>
    <w:rsid w:val="00BD283E"/>
    <w:rsid w:val="00BD38EE"/>
    <w:rsid w:val="00BD4468"/>
    <w:rsid w:val="00BD5CD8"/>
    <w:rsid w:val="00BD6BB8"/>
    <w:rsid w:val="00BE0B7C"/>
    <w:rsid w:val="00BE3729"/>
    <w:rsid w:val="00BE6D55"/>
    <w:rsid w:val="00BF0858"/>
    <w:rsid w:val="00BF1ABE"/>
    <w:rsid w:val="00BF2816"/>
    <w:rsid w:val="00BF6F35"/>
    <w:rsid w:val="00BF7957"/>
    <w:rsid w:val="00C0324E"/>
    <w:rsid w:val="00C10C33"/>
    <w:rsid w:val="00C1536B"/>
    <w:rsid w:val="00C15B38"/>
    <w:rsid w:val="00C20A0D"/>
    <w:rsid w:val="00C21D0E"/>
    <w:rsid w:val="00C2507D"/>
    <w:rsid w:val="00C33116"/>
    <w:rsid w:val="00C33187"/>
    <w:rsid w:val="00C34F87"/>
    <w:rsid w:val="00C356C8"/>
    <w:rsid w:val="00C44936"/>
    <w:rsid w:val="00C45FE8"/>
    <w:rsid w:val="00C52CC7"/>
    <w:rsid w:val="00C53526"/>
    <w:rsid w:val="00C55935"/>
    <w:rsid w:val="00C60AA7"/>
    <w:rsid w:val="00C6316D"/>
    <w:rsid w:val="00C66BA2"/>
    <w:rsid w:val="00C675CA"/>
    <w:rsid w:val="00C728A6"/>
    <w:rsid w:val="00C72E1F"/>
    <w:rsid w:val="00C7680B"/>
    <w:rsid w:val="00C8053F"/>
    <w:rsid w:val="00C84D13"/>
    <w:rsid w:val="00C85DB9"/>
    <w:rsid w:val="00C8733C"/>
    <w:rsid w:val="00C9213A"/>
    <w:rsid w:val="00C94FF8"/>
    <w:rsid w:val="00C955C3"/>
    <w:rsid w:val="00C95985"/>
    <w:rsid w:val="00C97BB9"/>
    <w:rsid w:val="00CA343E"/>
    <w:rsid w:val="00CB36DF"/>
    <w:rsid w:val="00CC3EC7"/>
    <w:rsid w:val="00CC3FEF"/>
    <w:rsid w:val="00CC5026"/>
    <w:rsid w:val="00CC68D0"/>
    <w:rsid w:val="00CD082F"/>
    <w:rsid w:val="00CD2CC8"/>
    <w:rsid w:val="00CD3E65"/>
    <w:rsid w:val="00CD44D0"/>
    <w:rsid w:val="00CD4FA9"/>
    <w:rsid w:val="00CD61D8"/>
    <w:rsid w:val="00CE3A63"/>
    <w:rsid w:val="00CE4A17"/>
    <w:rsid w:val="00CE58DF"/>
    <w:rsid w:val="00CE7503"/>
    <w:rsid w:val="00CE77D6"/>
    <w:rsid w:val="00CF1226"/>
    <w:rsid w:val="00CF39D6"/>
    <w:rsid w:val="00CF5B42"/>
    <w:rsid w:val="00D02AC1"/>
    <w:rsid w:val="00D03F9A"/>
    <w:rsid w:val="00D06D51"/>
    <w:rsid w:val="00D06F6F"/>
    <w:rsid w:val="00D15B20"/>
    <w:rsid w:val="00D22B32"/>
    <w:rsid w:val="00D236A1"/>
    <w:rsid w:val="00D24991"/>
    <w:rsid w:val="00D25597"/>
    <w:rsid w:val="00D2683F"/>
    <w:rsid w:val="00D35F4D"/>
    <w:rsid w:val="00D360B2"/>
    <w:rsid w:val="00D36B30"/>
    <w:rsid w:val="00D40AEE"/>
    <w:rsid w:val="00D42637"/>
    <w:rsid w:val="00D45E9D"/>
    <w:rsid w:val="00D50255"/>
    <w:rsid w:val="00D50E7F"/>
    <w:rsid w:val="00D51D84"/>
    <w:rsid w:val="00D557A8"/>
    <w:rsid w:val="00D57BDF"/>
    <w:rsid w:val="00D60AE9"/>
    <w:rsid w:val="00D61CC8"/>
    <w:rsid w:val="00D63C7C"/>
    <w:rsid w:val="00D63EFE"/>
    <w:rsid w:val="00D6433E"/>
    <w:rsid w:val="00D65C56"/>
    <w:rsid w:val="00D66520"/>
    <w:rsid w:val="00D7162D"/>
    <w:rsid w:val="00D77877"/>
    <w:rsid w:val="00D80E9A"/>
    <w:rsid w:val="00D81319"/>
    <w:rsid w:val="00D917EB"/>
    <w:rsid w:val="00D92011"/>
    <w:rsid w:val="00D9543D"/>
    <w:rsid w:val="00D95C91"/>
    <w:rsid w:val="00DA023F"/>
    <w:rsid w:val="00DA15BF"/>
    <w:rsid w:val="00DA6F42"/>
    <w:rsid w:val="00DA6FB3"/>
    <w:rsid w:val="00DA7161"/>
    <w:rsid w:val="00DA7460"/>
    <w:rsid w:val="00DA746E"/>
    <w:rsid w:val="00DA7C88"/>
    <w:rsid w:val="00DA7F2D"/>
    <w:rsid w:val="00DB00C0"/>
    <w:rsid w:val="00DC1C15"/>
    <w:rsid w:val="00DC1D56"/>
    <w:rsid w:val="00DC5A7E"/>
    <w:rsid w:val="00DD10B4"/>
    <w:rsid w:val="00DD238D"/>
    <w:rsid w:val="00DD4B07"/>
    <w:rsid w:val="00DD5D59"/>
    <w:rsid w:val="00DE1F8E"/>
    <w:rsid w:val="00DE34CF"/>
    <w:rsid w:val="00DE45E7"/>
    <w:rsid w:val="00DE4AE4"/>
    <w:rsid w:val="00DE70C7"/>
    <w:rsid w:val="00DF2A28"/>
    <w:rsid w:val="00DF67A9"/>
    <w:rsid w:val="00DF773A"/>
    <w:rsid w:val="00E0151C"/>
    <w:rsid w:val="00E01C56"/>
    <w:rsid w:val="00E0244C"/>
    <w:rsid w:val="00E04971"/>
    <w:rsid w:val="00E05D81"/>
    <w:rsid w:val="00E12522"/>
    <w:rsid w:val="00E13F3D"/>
    <w:rsid w:val="00E14488"/>
    <w:rsid w:val="00E144B6"/>
    <w:rsid w:val="00E15A83"/>
    <w:rsid w:val="00E1713C"/>
    <w:rsid w:val="00E215A9"/>
    <w:rsid w:val="00E22721"/>
    <w:rsid w:val="00E23310"/>
    <w:rsid w:val="00E24530"/>
    <w:rsid w:val="00E26FA7"/>
    <w:rsid w:val="00E32B83"/>
    <w:rsid w:val="00E34898"/>
    <w:rsid w:val="00E42B16"/>
    <w:rsid w:val="00E44209"/>
    <w:rsid w:val="00E5224C"/>
    <w:rsid w:val="00E544F2"/>
    <w:rsid w:val="00E54D37"/>
    <w:rsid w:val="00E54F6A"/>
    <w:rsid w:val="00E61002"/>
    <w:rsid w:val="00E62EA2"/>
    <w:rsid w:val="00E6589F"/>
    <w:rsid w:val="00E665E6"/>
    <w:rsid w:val="00E6683C"/>
    <w:rsid w:val="00E66A72"/>
    <w:rsid w:val="00E7136C"/>
    <w:rsid w:val="00E72E76"/>
    <w:rsid w:val="00E72F4D"/>
    <w:rsid w:val="00E81881"/>
    <w:rsid w:val="00E868E9"/>
    <w:rsid w:val="00E87883"/>
    <w:rsid w:val="00E87A19"/>
    <w:rsid w:val="00E91226"/>
    <w:rsid w:val="00E9217D"/>
    <w:rsid w:val="00E92BFD"/>
    <w:rsid w:val="00E96389"/>
    <w:rsid w:val="00E96695"/>
    <w:rsid w:val="00E96DAA"/>
    <w:rsid w:val="00EA48FE"/>
    <w:rsid w:val="00EB09B7"/>
    <w:rsid w:val="00EB316C"/>
    <w:rsid w:val="00EC001C"/>
    <w:rsid w:val="00EC1974"/>
    <w:rsid w:val="00EC2014"/>
    <w:rsid w:val="00EC3AFB"/>
    <w:rsid w:val="00EC53D7"/>
    <w:rsid w:val="00EC5A26"/>
    <w:rsid w:val="00ED1A31"/>
    <w:rsid w:val="00ED377B"/>
    <w:rsid w:val="00ED6EBF"/>
    <w:rsid w:val="00ED7287"/>
    <w:rsid w:val="00EE0A97"/>
    <w:rsid w:val="00EE46CF"/>
    <w:rsid w:val="00EE5D0A"/>
    <w:rsid w:val="00EE5DEB"/>
    <w:rsid w:val="00EE692B"/>
    <w:rsid w:val="00EE7D7C"/>
    <w:rsid w:val="00EF0C91"/>
    <w:rsid w:val="00EF71CC"/>
    <w:rsid w:val="00F01363"/>
    <w:rsid w:val="00F01A3C"/>
    <w:rsid w:val="00F035A8"/>
    <w:rsid w:val="00F047E2"/>
    <w:rsid w:val="00F05BBE"/>
    <w:rsid w:val="00F06797"/>
    <w:rsid w:val="00F06F84"/>
    <w:rsid w:val="00F12099"/>
    <w:rsid w:val="00F13411"/>
    <w:rsid w:val="00F1504F"/>
    <w:rsid w:val="00F2008A"/>
    <w:rsid w:val="00F211C5"/>
    <w:rsid w:val="00F220AC"/>
    <w:rsid w:val="00F24BF5"/>
    <w:rsid w:val="00F2500E"/>
    <w:rsid w:val="00F25D98"/>
    <w:rsid w:val="00F300FB"/>
    <w:rsid w:val="00F31BB5"/>
    <w:rsid w:val="00F3292D"/>
    <w:rsid w:val="00F3531A"/>
    <w:rsid w:val="00F3621E"/>
    <w:rsid w:val="00F36AE2"/>
    <w:rsid w:val="00F4014D"/>
    <w:rsid w:val="00F41226"/>
    <w:rsid w:val="00F46AE9"/>
    <w:rsid w:val="00F511F1"/>
    <w:rsid w:val="00F5266A"/>
    <w:rsid w:val="00F53EF4"/>
    <w:rsid w:val="00F55F6C"/>
    <w:rsid w:val="00F5645A"/>
    <w:rsid w:val="00F60F34"/>
    <w:rsid w:val="00F633DA"/>
    <w:rsid w:val="00F649EE"/>
    <w:rsid w:val="00F64F92"/>
    <w:rsid w:val="00F667A2"/>
    <w:rsid w:val="00F67CAC"/>
    <w:rsid w:val="00F70C78"/>
    <w:rsid w:val="00F70E72"/>
    <w:rsid w:val="00F714F9"/>
    <w:rsid w:val="00F76972"/>
    <w:rsid w:val="00F76A47"/>
    <w:rsid w:val="00F7702D"/>
    <w:rsid w:val="00F8008B"/>
    <w:rsid w:val="00F817FE"/>
    <w:rsid w:val="00F81F7B"/>
    <w:rsid w:val="00F842E4"/>
    <w:rsid w:val="00F93FE4"/>
    <w:rsid w:val="00F942A5"/>
    <w:rsid w:val="00F94C23"/>
    <w:rsid w:val="00FA112E"/>
    <w:rsid w:val="00FA11EF"/>
    <w:rsid w:val="00FA3A35"/>
    <w:rsid w:val="00FB13DF"/>
    <w:rsid w:val="00FB1AA1"/>
    <w:rsid w:val="00FB2794"/>
    <w:rsid w:val="00FB4D6B"/>
    <w:rsid w:val="00FB4FB0"/>
    <w:rsid w:val="00FB6386"/>
    <w:rsid w:val="00FB6443"/>
    <w:rsid w:val="00FB7AAA"/>
    <w:rsid w:val="00FC178E"/>
    <w:rsid w:val="00FC44B5"/>
    <w:rsid w:val="00FC642F"/>
    <w:rsid w:val="00FC6C0F"/>
    <w:rsid w:val="00FC6CE7"/>
    <w:rsid w:val="00FD1066"/>
    <w:rsid w:val="00FD2412"/>
    <w:rsid w:val="00FD25C5"/>
    <w:rsid w:val="00FD375D"/>
    <w:rsid w:val="00FD44C3"/>
    <w:rsid w:val="00FD4A63"/>
    <w:rsid w:val="00FD583D"/>
    <w:rsid w:val="00FD63A6"/>
    <w:rsid w:val="00FD63A8"/>
    <w:rsid w:val="00FD6CBA"/>
    <w:rsid w:val="00FE3D6F"/>
    <w:rsid w:val="00FE412B"/>
    <w:rsid w:val="00FF088E"/>
    <w:rsid w:val="00FF1000"/>
    <w:rsid w:val="00FF1DA0"/>
    <w:rsid w:val="00FF26B5"/>
    <w:rsid w:val="00FF32E0"/>
    <w:rsid w:val="00FF3378"/>
    <w:rsid w:val="00FF33C0"/>
    <w:rsid w:val="00FF3FC3"/>
    <w:rsid w:val="00FF4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C53526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C5352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5352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C53526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12235C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9Char">
    <w:name w:val="标题 9 Char"/>
    <w:link w:val="9"/>
    <w:rsid w:val="00C5352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C5352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C53526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3D74C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321495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e"/>
    <w:rsid w:val="00C5352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paragraph" w:styleId="af2">
    <w:name w:val="Body Text"/>
    <w:basedOn w:val="a"/>
    <w:link w:val="Char5"/>
    <w:unhideWhenUsed/>
    <w:rsid w:val="00442061"/>
    <w:pPr>
      <w:spacing w:after="120"/>
    </w:pPr>
  </w:style>
  <w:style w:type="character" w:customStyle="1" w:styleId="Char5">
    <w:name w:val="正文文本 Char"/>
    <w:basedOn w:val="a0"/>
    <w:link w:val="af2"/>
    <w:rsid w:val="00442061"/>
    <w:rPr>
      <w:rFonts w:ascii="Times New Roman" w:hAnsi="Times New Roman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5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customStyle="1" w:styleId="TAJ">
    <w:name w:val="TAJ"/>
    <w:basedOn w:val="TH"/>
    <w:rsid w:val="00D236A1"/>
    <w:rPr>
      <w:rFonts w:eastAsia="Times New Roman"/>
    </w:rPr>
  </w:style>
  <w:style w:type="paragraph" w:customStyle="1" w:styleId="Guidance">
    <w:name w:val="Guidance"/>
    <w:basedOn w:val="a"/>
    <w:rsid w:val="00D236A1"/>
    <w:rPr>
      <w:rFonts w:eastAsia="Times New Roman"/>
      <w:i/>
      <w:color w:val="0000FF"/>
    </w:rPr>
  </w:style>
  <w:style w:type="table" w:styleId="af3">
    <w:name w:val="Table Grid"/>
    <w:basedOn w:val="a1"/>
    <w:rsid w:val="00D236A1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a0"/>
    <w:uiPriority w:val="99"/>
    <w:semiHidden/>
    <w:unhideWhenUsed/>
    <w:rsid w:val="00D236A1"/>
    <w:rPr>
      <w:color w:val="605E5C"/>
      <w:shd w:val="clear" w:color="auto" w:fill="E1DFDD"/>
    </w:rPr>
  </w:style>
  <w:style w:type="paragraph" w:customStyle="1" w:styleId="HO">
    <w:name w:val="HO"/>
    <w:basedOn w:val="a"/>
    <w:rsid w:val="00D236A1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4">
    <w:name w:val="Normal (Web)"/>
    <w:basedOn w:val="a"/>
    <w:uiPriority w:val="99"/>
    <w:unhideWhenUsed/>
    <w:rsid w:val="00D236A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a"/>
    <w:rsid w:val="00D236A1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af5">
    <w:name w:val="Revision"/>
    <w:hidden/>
    <w:uiPriority w:val="99"/>
    <w:semiHidden/>
    <w:rsid w:val="00D236A1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D236A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D236A1"/>
    <w:rPr>
      <w:color w:val="2B579A"/>
      <w:shd w:val="clear" w:color="auto" w:fill="E6E6E6"/>
    </w:rPr>
  </w:style>
  <w:style w:type="paragraph" w:customStyle="1" w:styleId="ZC">
    <w:name w:val="ZC"/>
    <w:rsid w:val="00D236A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D236A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D236A1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styleId="af6">
    <w:name w:val="Bibliography"/>
    <w:basedOn w:val="a"/>
    <w:next w:val="a"/>
    <w:uiPriority w:val="37"/>
    <w:semiHidden/>
    <w:unhideWhenUsed/>
    <w:rsid w:val="00D236A1"/>
    <w:rPr>
      <w:rFonts w:eastAsia="Times New Roman"/>
    </w:rPr>
  </w:style>
  <w:style w:type="paragraph" w:styleId="af7">
    <w:name w:val="Block Text"/>
    <w:basedOn w:val="a"/>
    <w:rsid w:val="00D236A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rsid w:val="00D236A1"/>
    <w:pPr>
      <w:spacing w:after="120" w:line="480" w:lineRule="auto"/>
    </w:pPr>
    <w:rPr>
      <w:rFonts w:eastAsia="Times New Roman"/>
    </w:rPr>
  </w:style>
  <w:style w:type="character" w:customStyle="1" w:styleId="2Char0">
    <w:name w:val="正文文本 2 Char"/>
    <w:basedOn w:val="a0"/>
    <w:link w:val="25"/>
    <w:rsid w:val="00D236A1"/>
    <w:rPr>
      <w:rFonts w:ascii="Times New Roman" w:eastAsia="Times New Roman" w:hAnsi="Times New Roman"/>
      <w:lang w:val="en-GB" w:eastAsia="en-US"/>
    </w:rPr>
  </w:style>
  <w:style w:type="paragraph" w:styleId="34">
    <w:name w:val="Body Text 3"/>
    <w:basedOn w:val="a"/>
    <w:link w:val="3Char0"/>
    <w:rsid w:val="00D236A1"/>
    <w:pPr>
      <w:spacing w:after="120"/>
    </w:pPr>
    <w:rPr>
      <w:rFonts w:eastAsia="Times New Roman"/>
      <w:sz w:val="16"/>
      <w:szCs w:val="16"/>
    </w:rPr>
  </w:style>
  <w:style w:type="character" w:customStyle="1" w:styleId="3Char0">
    <w:name w:val="正文文本 3 Char"/>
    <w:basedOn w:val="a0"/>
    <w:link w:val="34"/>
    <w:rsid w:val="00D236A1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2"/>
    <w:link w:val="Char6"/>
    <w:rsid w:val="00D236A1"/>
    <w:pPr>
      <w:spacing w:after="180"/>
      <w:ind w:firstLine="360"/>
    </w:pPr>
    <w:rPr>
      <w:rFonts w:eastAsia="Times New Roman"/>
    </w:rPr>
  </w:style>
  <w:style w:type="character" w:customStyle="1" w:styleId="Char6">
    <w:name w:val="正文首行缩进 Char"/>
    <w:basedOn w:val="Char5"/>
    <w:link w:val="af8"/>
    <w:rsid w:val="00D236A1"/>
    <w:rPr>
      <w:rFonts w:ascii="Times New Roman" w:eastAsia="Times New Roman" w:hAnsi="Times New Roman"/>
      <w:lang w:val="en-GB" w:eastAsia="en-US"/>
    </w:rPr>
  </w:style>
  <w:style w:type="paragraph" w:styleId="af9">
    <w:name w:val="Body Text Indent"/>
    <w:basedOn w:val="a"/>
    <w:link w:val="Char7"/>
    <w:rsid w:val="00D236A1"/>
    <w:pPr>
      <w:spacing w:after="120"/>
      <w:ind w:left="283"/>
    </w:pPr>
    <w:rPr>
      <w:rFonts w:eastAsia="Times New Roman"/>
    </w:rPr>
  </w:style>
  <w:style w:type="character" w:customStyle="1" w:styleId="Char7">
    <w:name w:val="正文文本缩进 Char"/>
    <w:basedOn w:val="a0"/>
    <w:link w:val="af9"/>
    <w:rsid w:val="00D236A1"/>
    <w:rPr>
      <w:rFonts w:ascii="Times New Roman" w:eastAsia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D236A1"/>
    <w:pPr>
      <w:spacing w:after="180"/>
      <w:ind w:left="360" w:firstLine="360"/>
    </w:pPr>
  </w:style>
  <w:style w:type="character" w:customStyle="1" w:styleId="2Char1">
    <w:name w:val="正文首行缩进 2 Char"/>
    <w:basedOn w:val="Char7"/>
    <w:link w:val="26"/>
    <w:rsid w:val="00D236A1"/>
    <w:rPr>
      <w:rFonts w:ascii="Times New Roman" w:eastAsia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D236A1"/>
    <w:pPr>
      <w:spacing w:after="120" w:line="480" w:lineRule="auto"/>
      <w:ind w:left="283"/>
    </w:pPr>
    <w:rPr>
      <w:rFonts w:eastAsia="Times New Roman"/>
    </w:rPr>
  </w:style>
  <w:style w:type="character" w:customStyle="1" w:styleId="2Char2">
    <w:name w:val="正文文本缩进 2 Char"/>
    <w:basedOn w:val="a0"/>
    <w:link w:val="27"/>
    <w:rsid w:val="00D236A1"/>
    <w:rPr>
      <w:rFonts w:ascii="Times New Roman" w:eastAsia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D236A1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3Char1">
    <w:name w:val="正文文本缩进 3 Char"/>
    <w:basedOn w:val="a0"/>
    <w:link w:val="35"/>
    <w:rsid w:val="00D236A1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D236A1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Char8"/>
    <w:rsid w:val="00D236A1"/>
    <w:pPr>
      <w:spacing w:after="0"/>
      <w:ind w:left="4252"/>
    </w:pPr>
    <w:rPr>
      <w:rFonts w:eastAsia="Times New Roman"/>
    </w:rPr>
  </w:style>
  <w:style w:type="character" w:customStyle="1" w:styleId="Char8">
    <w:name w:val="结束语 Char"/>
    <w:basedOn w:val="a0"/>
    <w:link w:val="afb"/>
    <w:rsid w:val="00D236A1"/>
    <w:rPr>
      <w:rFonts w:ascii="Times New Roman" w:eastAsia="Times New Roman" w:hAnsi="Times New Roman"/>
      <w:lang w:val="en-GB" w:eastAsia="en-US"/>
    </w:rPr>
  </w:style>
  <w:style w:type="character" w:customStyle="1" w:styleId="Char1">
    <w:name w:val="批注文字 Char"/>
    <w:basedOn w:val="a0"/>
    <w:link w:val="ac"/>
    <w:rsid w:val="00D236A1"/>
    <w:rPr>
      <w:rFonts w:ascii="Times New Roman" w:hAnsi="Times New Roman"/>
      <w:lang w:val="en-GB" w:eastAsia="en-US"/>
    </w:rPr>
  </w:style>
  <w:style w:type="character" w:customStyle="1" w:styleId="Char3">
    <w:name w:val="批注主题 Char"/>
    <w:basedOn w:val="Char1"/>
    <w:link w:val="af"/>
    <w:rsid w:val="00D236A1"/>
    <w:rPr>
      <w:rFonts w:ascii="Times New Roman" w:hAnsi="Times New Roman"/>
      <w:b/>
      <w:bCs/>
      <w:lang w:val="en-GB" w:eastAsia="en-US"/>
    </w:rPr>
  </w:style>
  <w:style w:type="paragraph" w:styleId="afc">
    <w:name w:val="Date"/>
    <w:basedOn w:val="a"/>
    <w:next w:val="a"/>
    <w:link w:val="Char9"/>
    <w:rsid w:val="00D236A1"/>
    <w:rPr>
      <w:rFonts w:eastAsia="Times New Roman"/>
    </w:rPr>
  </w:style>
  <w:style w:type="character" w:customStyle="1" w:styleId="Char9">
    <w:name w:val="日期 Char"/>
    <w:basedOn w:val="a0"/>
    <w:link w:val="afc"/>
    <w:rsid w:val="00D236A1"/>
    <w:rPr>
      <w:rFonts w:ascii="Times New Roman" w:eastAsia="Times New Roman" w:hAnsi="Times New Roman"/>
      <w:lang w:val="en-GB" w:eastAsia="en-US"/>
    </w:rPr>
  </w:style>
  <w:style w:type="character" w:customStyle="1" w:styleId="Char4">
    <w:name w:val="文档结构图 Char"/>
    <w:basedOn w:val="a0"/>
    <w:link w:val="af0"/>
    <w:rsid w:val="00D236A1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E-mail Signature"/>
    <w:basedOn w:val="a"/>
    <w:link w:val="Chara"/>
    <w:rsid w:val="00D236A1"/>
    <w:pPr>
      <w:spacing w:after="0"/>
    </w:pPr>
    <w:rPr>
      <w:rFonts w:eastAsia="Times New Roman"/>
    </w:rPr>
  </w:style>
  <w:style w:type="character" w:customStyle="1" w:styleId="Chara">
    <w:name w:val="电子邮件签名 Char"/>
    <w:basedOn w:val="a0"/>
    <w:link w:val="afd"/>
    <w:rsid w:val="00D236A1"/>
    <w:rPr>
      <w:rFonts w:ascii="Times New Roman" w:eastAsia="Times New Roman" w:hAnsi="Times New Roman"/>
      <w:lang w:val="en-GB" w:eastAsia="en-US"/>
    </w:rPr>
  </w:style>
  <w:style w:type="paragraph" w:styleId="afe">
    <w:name w:val="endnote text"/>
    <w:basedOn w:val="a"/>
    <w:link w:val="Charb"/>
    <w:rsid w:val="00D236A1"/>
    <w:pPr>
      <w:spacing w:after="0"/>
    </w:pPr>
    <w:rPr>
      <w:rFonts w:eastAsia="Times New Roman"/>
    </w:rPr>
  </w:style>
  <w:style w:type="character" w:customStyle="1" w:styleId="Charb">
    <w:name w:val="尾注文本 Char"/>
    <w:basedOn w:val="a0"/>
    <w:link w:val="afe"/>
    <w:rsid w:val="00D236A1"/>
    <w:rPr>
      <w:rFonts w:ascii="Times New Roman" w:eastAsia="Times New Roman" w:hAnsi="Times New Roman"/>
      <w:lang w:val="en-GB" w:eastAsia="en-US"/>
    </w:rPr>
  </w:style>
  <w:style w:type="paragraph" w:styleId="aff">
    <w:name w:val="envelope address"/>
    <w:basedOn w:val="a"/>
    <w:rsid w:val="00D236A1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rsid w:val="00D236A1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Char0">
    <w:name w:val="脚注文本 Char"/>
    <w:basedOn w:val="a0"/>
    <w:link w:val="a7"/>
    <w:rsid w:val="00D236A1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D236A1"/>
    <w:pPr>
      <w:spacing w:after="0"/>
    </w:pPr>
    <w:rPr>
      <w:rFonts w:eastAsia="Times New Roman"/>
      <w:i/>
      <w:iCs/>
    </w:rPr>
  </w:style>
  <w:style w:type="character" w:customStyle="1" w:styleId="HTMLChar">
    <w:name w:val="HTML 地址 Char"/>
    <w:basedOn w:val="a0"/>
    <w:link w:val="HTML"/>
    <w:rsid w:val="00D236A1"/>
    <w:rPr>
      <w:rFonts w:ascii="Times New Roman" w:eastAsia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D236A1"/>
    <w:pPr>
      <w:spacing w:after="0"/>
    </w:pPr>
    <w:rPr>
      <w:rFonts w:ascii="Consolas" w:eastAsia="Times New Roman" w:hAnsi="Consolas"/>
    </w:rPr>
  </w:style>
  <w:style w:type="character" w:customStyle="1" w:styleId="HTMLChar0">
    <w:name w:val="HTML 预设格式 Char"/>
    <w:basedOn w:val="a0"/>
    <w:link w:val="HTML0"/>
    <w:rsid w:val="00D236A1"/>
    <w:rPr>
      <w:rFonts w:ascii="Consolas" w:eastAsia="Times New Roman" w:hAnsi="Consolas"/>
      <w:lang w:val="en-GB" w:eastAsia="en-US"/>
    </w:rPr>
  </w:style>
  <w:style w:type="paragraph" w:styleId="36">
    <w:name w:val="index 3"/>
    <w:basedOn w:val="a"/>
    <w:next w:val="a"/>
    <w:rsid w:val="00D236A1"/>
    <w:pPr>
      <w:spacing w:after="0"/>
      <w:ind w:left="600" w:hanging="200"/>
    </w:pPr>
    <w:rPr>
      <w:rFonts w:eastAsia="Times New Roman"/>
    </w:rPr>
  </w:style>
  <w:style w:type="paragraph" w:styleId="44">
    <w:name w:val="index 4"/>
    <w:basedOn w:val="a"/>
    <w:next w:val="a"/>
    <w:rsid w:val="00D236A1"/>
    <w:pPr>
      <w:spacing w:after="0"/>
      <w:ind w:left="800" w:hanging="200"/>
    </w:pPr>
    <w:rPr>
      <w:rFonts w:eastAsia="Times New Roman"/>
    </w:rPr>
  </w:style>
  <w:style w:type="paragraph" w:styleId="54">
    <w:name w:val="index 5"/>
    <w:basedOn w:val="a"/>
    <w:next w:val="a"/>
    <w:rsid w:val="00D236A1"/>
    <w:pPr>
      <w:spacing w:after="0"/>
      <w:ind w:left="1000" w:hanging="200"/>
    </w:pPr>
    <w:rPr>
      <w:rFonts w:eastAsia="Times New Roman"/>
    </w:rPr>
  </w:style>
  <w:style w:type="paragraph" w:styleId="61">
    <w:name w:val="index 6"/>
    <w:basedOn w:val="a"/>
    <w:next w:val="a"/>
    <w:rsid w:val="00D236A1"/>
    <w:pPr>
      <w:spacing w:after="0"/>
      <w:ind w:left="1200" w:hanging="200"/>
    </w:pPr>
    <w:rPr>
      <w:rFonts w:eastAsia="Times New Roman"/>
    </w:rPr>
  </w:style>
  <w:style w:type="paragraph" w:styleId="71">
    <w:name w:val="index 7"/>
    <w:basedOn w:val="a"/>
    <w:next w:val="a"/>
    <w:rsid w:val="00D236A1"/>
    <w:pPr>
      <w:spacing w:after="0"/>
      <w:ind w:left="1400" w:hanging="200"/>
    </w:pPr>
    <w:rPr>
      <w:rFonts w:eastAsia="Times New Roman"/>
    </w:rPr>
  </w:style>
  <w:style w:type="paragraph" w:styleId="81">
    <w:name w:val="index 8"/>
    <w:basedOn w:val="a"/>
    <w:next w:val="a"/>
    <w:rsid w:val="00D236A1"/>
    <w:pPr>
      <w:spacing w:after="0"/>
      <w:ind w:left="1600" w:hanging="200"/>
    </w:pPr>
    <w:rPr>
      <w:rFonts w:eastAsia="Times New Roman"/>
    </w:rPr>
  </w:style>
  <w:style w:type="paragraph" w:styleId="91">
    <w:name w:val="index 9"/>
    <w:basedOn w:val="a"/>
    <w:next w:val="a"/>
    <w:rsid w:val="00D236A1"/>
    <w:pPr>
      <w:spacing w:after="0"/>
      <w:ind w:left="1800" w:hanging="200"/>
    </w:pPr>
    <w:rPr>
      <w:rFonts w:eastAsia="Times New Roman"/>
    </w:rPr>
  </w:style>
  <w:style w:type="paragraph" w:styleId="aff1">
    <w:name w:val="index heading"/>
    <w:basedOn w:val="a"/>
    <w:next w:val="11"/>
    <w:rsid w:val="00D236A1"/>
    <w:rPr>
      <w:rFonts w:asciiTheme="majorHAnsi" w:eastAsiaTheme="majorEastAsia" w:hAnsiTheme="majorHAnsi" w:cstheme="majorBidi"/>
      <w:b/>
      <w:bCs/>
    </w:rPr>
  </w:style>
  <w:style w:type="paragraph" w:styleId="aff2">
    <w:name w:val="Intense Quote"/>
    <w:basedOn w:val="a"/>
    <w:next w:val="a"/>
    <w:link w:val="Charc"/>
    <w:uiPriority w:val="30"/>
    <w:qFormat/>
    <w:rsid w:val="00D236A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Charc">
    <w:name w:val="明显引用 Char"/>
    <w:basedOn w:val="a0"/>
    <w:link w:val="aff2"/>
    <w:uiPriority w:val="30"/>
    <w:rsid w:val="00D236A1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aff3">
    <w:name w:val="List Continue"/>
    <w:basedOn w:val="a"/>
    <w:rsid w:val="00D236A1"/>
    <w:pPr>
      <w:spacing w:after="120"/>
      <w:ind w:left="283"/>
      <w:contextualSpacing/>
    </w:pPr>
    <w:rPr>
      <w:rFonts w:eastAsia="Times New Roman"/>
    </w:rPr>
  </w:style>
  <w:style w:type="paragraph" w:styleId="28">
    <w:name w:val="List Continue 2"/>
    <w:basedOn w:val="a"/>
    <w:rsid w:val="00D236A1"/>
    <w:pPr>
      <w:spacing w:after="120"/>
      <w:ind w:left="566"/>
      <w:contextualSpacing/>
    </w:pPr>
    <w:rPr>
      <w:rFonts w:eastAsia="Times New Roman"/>
    </w:rPr>
  </w:style>
  <w:style w:type="paragraph" w:styleId="37">
    <w:name w:val="List Continue 3"/>
    <w:basedOn w:val="a"/>
    <w:rsid w:val="00D236A1"/>
    <w:pPr>
      <w:spacing w:after="120"/>
      <w:ind w:left="849"/>
      <w:contextualSpacing/>
    </w:pPr>
    <w:rPr>
      <w:rFonts w:eastAsia="Times New Roman"/>
    </w:rPr>
  </w:style>
  <w:style w:type="paragraph" w:styleId="45">
    <w:name w:val="List Continue 4"/>
    <w:basedOn w:val="a"/>
    <w:rsid w:val="00D236A1"/>
    <w:pPr>
      <w:spacing w:after="120"/>
      <w:ind w:left="1132"/>
      <w:contextualSpacing/>
    </w:pPr>
    <w:rPr>
      <w:rFonts w:eastAsia="Times New Roman"/>
    </w:rPr>
  </w:style>
  <w:style w:type="paragraph" w:styleId="55">
    <w:name w:val="List Continue 5"/>
    <w:basedOn w:val="a"/>
    <w:rsid w:val="00D236A1"/>
    <w:pPr>
      <w:spacing w:after="120"/>
      <w:ind w:left="1415"/>
      <w:contextualSpacing/>
    </w:pPr>
    <w:rPr>
      <w:rFonts w:eastAsia="Times New Roman"/>
    </w:rPr>
  </w:style>
  <w:style w:type="paragraph" w:styleId="3">
    <w:name w:val="List Number 3"/>
    <w:basedOn w:val="a"/>
    <w:rsid w:val="00D236A1"/>
    <w:pPr>
      <w:numPr>
        <w:numId w:val="13"/>
      </w:numPr>
      <w:contextualSpacing/>
    </w:pPr>
    <w:rPr>
      <w:rFonts w:eastAsia="Times New Roman"/>
    </w:rPr>
  </w:style>
  <w:style w:type="paragraph" w:styleId="4">
    <w:name w:val="List Number 4"/>
    <w:basedOn w:val="a"/>
    <w:rsid w:val="00D236A1"/>
    <w:pPr>
      <w:numPr>
        <w:numId w:val="14"/>
      </w:numPr>
      <w:contextualSpacing/>
    </w:pPr>
    <w:rPr>
      <w:rFonts w:eastAsia="Times New Roman"/>
    </w:rPr>
  </w:style>
  <w:style w:type="paragraph" w:styleId="5">
    <w:name w:val="List Number 5"/>
    <w:basedOn w:val="a"/>
    <w:rsid w:val="00D236A1"/>
    <w:pPr>
      <w:numPr>
        <w:numId w:val="15"/>
      </w:numPr>
      <w:contextualSpacing/>
    </w:pPr>
    <w:rPr>
      <w:rFonts w:eastAsia="Times New Roman"/>
    </w:rPr>
  </w:style>
  <w:style w:type="paragraph" w:styleId="aff4">
    <w:name w:val="macro"/>
    <w:link w:val="Chard"/>
    <w:rsid w:val="00D236A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Chard">
    <w:name w:val="宏文本 Char"/>
    <w:basedOn w:val="a0"/>
    <w:link w:val="aff4"/>
    <w:rsid w:val="00D236A1"/>
    <w:rPr>
      <w:rFonts w:ascii="Consolas" w:eastAsia="Times New Roman" w:hAnsi="Consolas"/>
      <w:lang w:val="en-GB" w:eastAsia="en-US"/>
    </w:rPr>
  </w:style>
  <w:style w:type="paragraph" w:styleId="aff5">
    <w:name w:val="Message Header"/>
    <w:basedOn w:val="a"/>
    <w:link w:val="Chare"/>
    <w:rsid w:val="00D236A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信息标题 Char"/>
    <w:basedOn w:val="a0"/>
    <w:link w:val="aff5"/>
    <w:rsid w:val="00D236A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D236A1"/>
    <w:rPr>
      <w:rFonts w:ascii="Times New Roman" w:eastAsia="Times New Roman" w:hAnsi="Times New Roman"/>
      <w:lang w:val="en-GB" w:eastAsia="en-US"/>
    </w:rPr>
  </w:style>
  <w:style w:type="paragraph" w:styleId="aff7">
    <w:name w:val="Normal Indent"/>
    <w:basedOn w:val="a"/>
    <w:rsid w:val="00D236A1"/>
    <w:pPr>
      <w:ind w:left="720"/>
    </w:pPr>
    <w:rPr>
      <w:rFonts w:eastAsia="Times New Roman"/>
    </w:rPr>
  </w:style>
  <w:style w:type="paragraph" w:styleId="aff8">
    <w:name w:val="Note Heading"/>
    <w:basedOn w:val="a"/>
    <w:next w:val="a"/>
    <w:link w:val="Charf"/>
    <w:rsid w:val="00D236A1"/>
    <w:pPr>
      <w:spacing w:after="0"/>
    </w:pPr>
    <w:rPr>
      <w:rFonts w:eastAsia="Times New Roman"/>
    </w:rPr>
  </w:style>
  <w:style w:type="character" w:customStyle="1" w:styleId="Charf">
    <w:name w:val="注释标题 Char"/>
    <w:basedOn w:val="a0"/>
    <w:link w:val="aff8"/>
    <w:rsid w:val="00D236A1"/>
    <w:rPr>
      <w:rFonts w:ascii="Times New Roman" w:eastAsia="Times New Roman" w:hAnsi="Times New Roman"/>
      <w:lang w:val="en-GB" w:eastAsia="en-US"/>
    </w:rPr>
  </w:style>
  <w:style w:type="paragraph" w:styleId="aff9">
    <w:name w:val="Plain Text"/>
    <w:basedOn w:val="a"/>
    <w:link w:val="Charf0"/>
    <w:rsid w:val="00D236A1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Charf0">
    <w:name w:val="纯文本 Char"/>
    <w:basedOn w:val="a0"/>
    <w:link w:val="aff9"/>
    <w:rsid w:val="00D236A1"/>
    <w:rPr>
      <w:rFonts w:ascii="Consolas" w:eastAsia="Times New Roman" w:hAnsi="Consolas"/>
      <w:sz w:val="21"/>
      <w:szCs w:val="21"/>
      <w:lang w:val="en-GB" w:eastAsia="en-US"/>
    </w:rPr>
  </w:style>
  <w:style w:type="paragraph" w:styleId="affa">
    <w:name w:val="Quote"/>
    <w:basedOn w:val="a"/>
    <w:next w:val="a"/>
    <w:link w:val="Charf1"/>
    <w:uiPriority w:val="29"/>
    <w:qFormat/>
    <w:rsid w:val="00D236A1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Charf1">
    <w:name w:val="引用 Char"/>
    <w:basedOn w:val="a0"/>
    <w:link w:val="affa"/>
    <w:uiPriority w:val="29"/>
    <w:rsid w:val="00D236A1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affb">
    <w:name w:val="Salutation"/>
    <w:basedOn w:val="a"/>
    <w:next w:val="a"/>
    <w:link w:val="Charf2"/>
    <w:rsid w:val="00D236A1"/>
    <w:rPr>
      <w:rFonts w:eastAsia="Times New Roman"/>
    </w:rPr>
  </w:style>
  <w:style w:type="character" w:customStyle="1" w:styleId="Charf2">
    <w:name w:val="称呼 Char"/>
    <w:basedOn w:val="a0"/>
    <w:link w:val="affb"/>
    <w:rsid w:val="00D236A1"/>
    <w:rPr>
      <w:rFonts w:ascii="Times New Roman" w:eastAsia="Times New Roman" w:hAnsi="Times New Roman"/>
      <w:lang w:val="en-GB" w:eastAsia="en-US"/>
    </w:rPr>
  </w:style>
  <w:style w:type="paragraph" w:styleId="affc">
    <w:name w:val="Signature"/>
    <w:basedOn w:val="a"/>
    <w:link w:val="Charf3"/>
    <w:rsid w:val="00D236A1"/>
    <w:pPr>
      <w:spacing w:after="0"/>
      <w:ind w:left="4252"/>
    </w:pPr>
    <w:rPr>
      <w:rFonts w:eastAsia="Times New Roman"/>
    </w:rPr>
  </w:style>
  <w:style w:type="character" w:customStyle="1" w:styleId="Charf3">
    <w:name w:val="签名 Char"/>
    <w:basedOn w:val="a0"/>
    <w:link w:val="affc"/>
    <w:rsid w:val="00D236A1"/>
    <w:rPr>
      <w:rFonts w:ascii="Times New Roman" w:eastAsia="Times New Roman" w:hAnsi="Times New Roman"/>
      <w:lang w:val="en-GB" w:eastAsia="en-US"/>
    </w:rPr>
  </w:style>
  <w:style w:type="paragraph" w:styleId="affd">
    <w:name w:val="Subtitle"/>
    <w:basedOn w:val="a"/>
    <w:next w:val="a"/>
    <w:link w:val="Charf4"/>
    <w:qFormat/>
    <w:rsid w:val="00D236A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4">
    <w:name w:val="副标题 Char"/>
    <w:basedOn w:val="a0"/>
    <w:link w:val="affd"/>
    <w:rsid w:val="00D236A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e">
    <w:name w:val="table of authorities"/>
    <w:basedOn w:val="a"/>
    <w:next w:val="a"/>
    <w:rsid w:val="00D236A1"/>
    <w:pPr>
      <w:spacing w:after="0"/>
      <w:ind w:left="200" w:hanging="200"/>
    </w:pPr>
    <w:rPr>
      <w:rFonts w:eastAsia="Times New Roman"/>
    </w:rPr>
  </w:style>
  <w:style w:type="paragraph" w:styleId="afff">
    <w:name w:val="table of figures"/>
    <w:basedOn w:val="a"/>
    <w:next w:val="a"/>
    <w:rsid w:val="00D236A1"/>
    <w:pPr>
      <w:spacing w:after="0"/>
    </w:pPr>
    <w:rPr>
      <w:rFonts w:eastAsia="Times New Roman"/>
    </w:rPr>
  </w:style>
  <w:style w:type="paragraph" w:styleId="afff0">
    <w:name w:val="Title"/>
    <w:basedOn w:val="a"/>
    <w:next w:val="a"/>
    <w:link w:val="Charf5"/>
    <w:qFormat/>
    <w:rsid w:val="00D236A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5">
    <w:name w:val="标题 Char"/>
    <w:basedOn w:val="a0"/>
    <w:link w:val="afff0"/>
    <w:rsid w:val="00D236A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1">
    <w:name w:val="toa heading"/>
    <w:basedOn w:val="a"/>
    <w:next w:val="a"/>
    <w:rsid w:val="00D236A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B4586F-1731-46DD-B83E-0E1DB70CC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4</Pages>
  <Words>1268</Words>
  <Characters>7232</Characters>
  <Application>Microsoft Office Word</Application>
  <DocSecurity>0</DocSecurity>
  <Lines>60</Lines>
  <Paragraphs>16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8484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ZTE4</cp:lastModifiedBy>
  <cp:revision>9</cp:revision>
  <cp:lastPrinted>1900-01-01T08:00:00Z</cp:lastPrinted>
  <dcterms:created xsi:type="dcterms:W3CDTF">2023-01-09T08:40:00Z</dcterms:created>
  <dcterms:modified xsi:type="dcterms:W3CDTF">2023-01-09T16:38:00Z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